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1" w:rightFromText="181" w:vertAnchor="page" w:horzAnchor="margin" w:tblpY="2600"/>
        <w:tblOverlap w:val="never"/>
        <w:tblW w:w="10490" w:type="dxa"/>
        <w:tblLayout w:type="fixed"/>
        <w:tblLook w:val="0600" w:firstRow="0" w:lastRow="0" w:firstColumn="0" w:lastColumn="0" w:noHBand="1" w:noVBand="1"/>
      </w:tblPr>
      <w:tblGrid>
        <w:gridCol w:w="10490"/>
      </w:tblGrid>
      <w:tr w:rsidR="00707F33" w:rsidRPr="00B13EFE" w14:paraId="64FD03B0" w14:textId="77777777" w:rsidTr="00B13EFE">
        <w:trPr>
          <w:trHeight w:val="1559"/>
        </w:trPr>
        <w:tc>
          <w:tcPr>
            <w:tcW w:w="10490" w:type="dxa"/>
            <w:shd w:val="clear" w:color="auto" w:fill="auto"/>
          </w:tcPr>
          <w:p w14:paraId="4E69E7D5" w14:textId="04060D88" w:rsidR="00B13EFE" w:rsidRPr="00B13EFE" w:rsidRDefault="00B13EFE" w:rsidP="00B13EFE">
            <w:pPr>
              <w:ind w:right="-1" w:firstLine="142"/>
              <w:rPr>
                <w:b w:val="0"/>
                <w:caps/>
                <w:szCs w:val="28"/>
              </w:rPr>
            </w:pPr>
          </w:p>
          <w:p w14:paraId="4FEFAFC5" w14:textId="77777777" w:rsidR="00B13EFE" w:rsidRPr="00B13EFE" w:rsidRDefault="00B13EFE" w:rsidP="00B13EFE">
            <w:pPr>
              <w:ind w:right="-1" w:firstLine="142"/>
              <w:rPr>
                <w:b w:val="0"/>
                <w:caps/>
                <w:szCs w:val="28"/>
              </w:rPr>
            </w:pPr>
          </w:p>
          <w:p w14:paraId="3936E6CB" w14:textId="7FBE103C" w:rsidR="00B13EFE" w:rsidRDefault="00B13EFE" w:rsidP="00B13EFE">
            <w:pPr>
              <w:ind w:firstLine="142"/>
              <w:rPr>
                <w:b w:val="0"/>
                <w:caps/>
                <w:szCs w:val="28"/>
              </w:rPr>
            </w:pPr>
          </w:p>
          <w:p w14:paraId="3981D3C5" w14:textId="071EBE89" w:rsidR="00866064" w:rsidRDefault="00866064" w:rsidP="00B13EFE">
            <w:pPr>
              <w:ind w:firstLine="142"/>
              <w:rPr>
                <w:b w:val="0"/>
                <w:caps/>
                <w:szCs w:val="28"/>
              </w:rPr>
            </w:pPr>
          </w:p>
          <w:p w14:paraId="41803DF3" w14:textId="77777777" w:rsidR="00866064" w:rsidRPr="00B13EFE" w:rsidRDefault="00866064" w:rsidP="00B13EFE">
            <w:pPr>
              <w:ind w:firstLine="142"/>
              <w:rPr>
                <w:b w:val="0"/>
                <w:caps/>
                <w:szCs w:val="28"/>
              </w:rPr>
            </w:pPr>
          </w:p>
          <w:p w14:paraId="0A40C581" w14:textId="77777777" w:rsidR="00B13EFE" w:rsidRPr="00B13EFE" w:rsidRDefault="00B13EFE" w:rsidP="00B13EFE">
            <w:pPr>
              <w:ind w:right="-1" w:firstLine="142"/>
              <w:rPr>
                <w:b w:val="0"/>
                <w:caps/>
                <w:szCs w:val="28"/>
              </w:rPr>
            </w:pPr>
          </w:p>
          <w:p w14:paraId="1FE3465B" w14:textId="77777777" w:rsidR="00B13EFE" w:rsidRPr="00B13EFE" w:rsidRDefault="00B13EFE" w:rsidP="009A76E3">
            <w:pPr>
              <w:ind w:left="5103" w:right="-1"/>
              <w:jc w:val="left"/>
              <w:rPr>
                <w:b w:val="0"/>
                <w:szCs w:val="28"/>
              </w:rPr>
            </w:pPr>
          </w:p>
          <w:p w14:paraId="6D0EC50E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</w:p>
          <w:p w14:paraId="6AAAAC89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</w:p>
          <w:p w14:paraId="30A9E6C0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</w:p>
          <w:p w14:paraId="2328A261" w14:textId="77777777" w:rsidR="00383AAA" w:rsidRDefault="00383AAA" w:rsidP="00B13EFE">
            <w:pPr>
              <w:ind w:right="-1" w:firstLine="142"/>
              <w:rPr>
                <w:caps/>
                <w:szCs w:val="28"/>
              </w:rPr>
            </w:pPr>
            <w:r w:rsidRPr="00383AAA">
              <w:rPr>
                <w:caps/>
                <w:szCs w:val="28"/>
              </w:rPr>
              <w:t xml:space="preserve">Расчет переходных процессов </w:t>
            </w:r>
          </w:p>
          <w:p w14:paraId="01062B92" w14:textId="4C1A2C77" w:rsidR="00B13EFE" w:rsidRDefault="00383AAA" w:rsidP="00B13EFE">
            <w:pPr>
              <w:ind w:right="-1" w:firstLine="142"/>
              <w:rPr>
                <w:caps/>
                <w:szCs w:val="28"/>
              </w:rPr>
            </w:pPr>
            <w:r w:rsidRPr="00383AAA">
              <w:rPr>
                <w:caps/>
                <w:szCs w:val="28"/>
              </w:rPr>
              <w:t>в линейных электрических цепях</w:t>
            </w:r>
          </w:p>
          <w:p w14:paraId="76CD8D07" w14:textId="0F2EBBC2" w:rsidR="00866064" w:rsidRPr="00B13EFE" w:rsidRDefault="00866064" w:rsidP="00B13EFE">
            <w:pPr>
              <w:ind w:right="-1" w:firstLine="142"/>
              <w:rPr>
                <w:caps/>
                <w:szCs w:val="28"/>
              </w:rPr>
            </w:pPr>
            <w:r>
              <w:rPr>
                <w:caps/>
                <w:szCs w:val="28"/>
              </w:rPr>
              <w:t xml:space="preserve">вариант </w:t>
            </w:r>
            <w:r w:rsidRPr="00866064">
              <w:rPr>
                <w:caps/>
                <w:szCs w:val="28"/>
                <w:highlight w:val="yellow"/>
              </w:rPr>
              <w:t>ХХ</w:t>
            </w:r>
          </w:p>
          <w:p w14:paraId="64C22F04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</w:p>
          <w:p w14:paraId="0892A864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</w:p>
          <w:p w14:paraId="7D52AD89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  <w:r w:rsidRPr="00B13EFE">
              <w:rPr>
                <w:b w:val="0"/>
                <w:szCs w:val="28"/>
              </w:rPr>
              <w:t>ПОЯСНИТЕЛЬНАЯ ЗА</w:t>
            </w:r>
            <w:bookmarkStart w:id="0" w:name="_GoBack"/>
            <w:bookmarkEnd w:id="0"/>
            <w:r w:rsidRPr="00B13EFE">
              <w:rPr>
                <w:b w:val="0"/>
                <w:szCs w:val="28"/>
              </w:rPr>
              <w:t>ПИСКА</w:t>
            </w:r>
          </w:p>
          <w:p w14:paraId="67D85D39" w14:textId="583CEFDB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  <w:r w:rsidRPr="00B13EFE">
              <w:rPr>
                <w:b w:val="0"/>
                <w:szCs w:val="28"/>
              </w:rPr>
              <w:t xml:space="preserve">к </w:t>
            </w:r>
            <w:r w:rsidR="00866064">
              <w:rPr>
                <w:b w:val="0"/>
                <w:szCs w:val="28"/>
              </w:rPr>
              <w:t>курсовой</w:t>
            </w:r>
            <w:r w:rsidRPr="00B13EFE">
              <w:rPr>
                <w:b w:val="0"/>
                <w:szCs w:val="28"/>
              </w:rPr>
              <w:t xml:space="preserve"> работе</w:t>
            </w:r>
          </w:p>
          <w:p w14:paraId="727D48AB" w14:textId="1FB7D44E" w:rsidR="00B13EFE" w:rsidRPr="00B13EFE" w:rsidRDefault="00866064" w:rsidP="00B13EFE">
            <w:pPr>
              <w:ind w:right="-1"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К</w:t>
            </w:r>
            <w:r w:rsidR="00B13EFE" w:rsidRPr="00B13EFE">
              <w:rPr>
                <w:b w:val="0"/>
                <w:szCs w:val="28"/>
              </w:rPr>
              <w:t>Р.1</w:t>
            </w:r>
            <w:r w:rsidR="00383AAA">
              <w:rPr>
                <w:b w:val="0"/>
                <w:szCs w:val="28"/>
              </w:rPr>
              <w:t>3</w:t>
            </w:r>
            <w:r w:rsidR="00B13EFE" w:rsidRPr="00B13EFE">
              <w:rPr>
                <w:b w:val="0"/>
                <w:szCs w:val="28"/>
              </w:rPr>
              <w:t>.03.0</w:t>
            </w:r>
            <w:r w:rsidR="00383AAA">
              <w:rPr>
                <w:b w:val="0"/>
                <w:szCs w:val="28"/>
              </w:rPr>
              <w:t>2</w:t>
            </w:r>
            <w:r>
              <w:rPr>
                <w:b w:val="0"/>
                <w:szCs w:val="28"/>
              </w:rPr>
              <w:t>.</w:t>
            </w:r>
            <w:r w:rsidRPr="00866064">
              <w:rPr>
                <w:b w:val="0"/>
                <w:szCs w:val="28"/>
                <w:highlight w:val="yellow"/>
              </w:rPr>
              <w:t>ХХХ</w:t>
            </w:r>
            <w:r w:rsidR="00B13EFE" w:rsidRPr="00B13EFE">
              <w:rPr>
                <w:b w:val="0"/>
                <w:szCs w:val="28"/>
              </w:rPr>
              <w:t>.20</w:t>
            </w:r>
            <w:r w:rsidR="002B4A6E">
              <w:rPr>
                <w:b w:val="0"/>
                <w:szCs w:val="28"/>
              </w:rPr>
              <w:t>23</w:t>
            </w:r>
            <w:r w:rsidR="00B13EFE" w:rsidRPr="00B13EFE">
              <w:rPr>
                <w:b w:val="0"/>
                <w:szCs w:val="28"/>
              </w:rPr>
              <w:t>.00.ПЗ</w:t>
            </w:r>
          </w:p>
          <w:p w14:paraId="4B59B6B7" w14:textId="77777777" w:rsidR="00B13EFE" w:rsidRPr="00B13EFE" w:rsidRDefault="00B13EFE" w:rsidP="00B13EFE">
            <w:pPr>
              <w:ind w:right="-1" w:firstLine="142"/>
              <w:rPr>
                <w:b w:val="0"/>
                <w:szCs w:val="28"/>
              </w:rPr>
            </w:pPr>
          </w:p>
          <w:tbl>
            <w:tblPr>
              <w:tblW w:w="10240" w:type="dxa"/>
              <w:tblLayout w:type="fixed"/>
              <w:tblLook w:val="04A0" w:firstRow="1" w:lastRow="0" w:firstColumn="1" w:lastColumn="0" w:noHBand="0" w:noVBand="1"/>
            </w:tblPr>
            <w:tblGrid>
              <w:gridCol w:w="5245"/>
              <w:gridCol w:w="4995"/>
            </w:tblGrid>
            <w:tr w:rsidR="00B13EFE" w:rsidRPr="00B13EFE" w14:paraId="31F2B97C" w14:textId="77777777" w:rsidTr="002B4A6E">
              <w:tc>
                <w:tcPr>
                  <w:tcW w:w="5245" w:type="dxa"/>
                </w:tcPr>
                <w:p w14:paraId="2A748BBF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176"/>
                    <w:suppressOverlap/>
                    <w:jc w:val="both"/>
                    <w:rPr>
                      <w:b w:val="0"/>
                      <w:szCs w:val="28"/>
                    </w:rPr>
                  </w:pPr>
                </w:p>
              </w:tc>
              <w:tc>
                <w:tcPr>
                  <w:tcW w:w="4995" w:type="dxa"/>
                </w:tcPr>
                <w:p w14:paraId="5421F2D4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caps/>
                      <w:szCs w:val="28"/>
                    </w:rPr>
                  </w:pPr>
                  <w:r w:rsidRPr="00B13EFE">
                    <w:rPr>
                      <w:b w:val="0"/>
                      <w:caps/>
                      <w:szCs w:val="28"/>
                    </w:rPr>
                    <w:t>Руководитель</w:t>
                  </w:r>
                </w:p>
                <w:p w14:paraId="356DA40E" w14:textId="6F272FEE" w:rsidR="00B13EFE" w:rsidRPr="00B13EFE" w:rsidRDefault="00383AAA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szCs w:val="28"/>
                    </w:rPr>
                  </w:pPr>
                  <w:r>
                    <w:rPr>
                      <w:b w:val="0"/>
                      <w:szCs w:val="28"/>
                    </w:rPr>
                    <w:t>Доцент</w:t>
                  </w:r>
                  <w:r w:rsidR="00B13EFE" w:rsidRPr="00B13EFE">
                    <w:rPr>
                      <w:b w:val="0"/>
                      <w:szCs w:val="28"/>
                    </w:rPr>
                    <w:t xml:space="preserve">, </w:t>
                  </w:r>
                  <w:r>
                    <w:rPr>
                      <w:b w:val="0"/>
                      <w:szCs w:val="28"/>
                    </w:rPr>
                    <w:t>канд.</w:t>
                  </w:r>
                  <w:r w:rsidR="00ED1FF1">
                    <w:rPr>
                      <w:b w:val="0"/>
                      <w:szCs w:val="28"/>
                    </w:rPr>
                    <w:t xml:space="preserve"> техн. наук</w:t>
                  </w:r>
                </w:p>
                <w:p w14:paraId="4A3B7C49" w14:textId="1C034F3F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szCs w:val="28"/>
                    </w:rPr>
                  </w:pPr>
                  <w:r w:rsidRPr="00B13EFE">
                    <w:rPr>
                      <w:b w:val="0"/>
                      <w:szCs w:val="28"/>
                    </w:rPr>
                    <w:t xml:space="preserve">_________ </w:t>
                  </w:r>
                  <w:r w:rsidR="00383AAA">
                    <w:rPr>
                      <w:b w:val="0"/>
                      <w:szCs w:val="28"/>
                    </w:rPr>
                    <w:t>Лосев Ф.А.</w:t>
                  </w:r>
                </w:p>
                <w:p w14:paraId="671BD622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rPr>
                      <w:b w:val="0"/>
                      <w:szCs w:val="28"/>
                    </w:rPr>
                  </w:pPr>
                </w:p>
              </w:tc>
            </w:tr>
            <w:tr w:rsidR="00B13EFE" w:rsidRPr="00B13EFE" w14:paraId="6F302055" w14:textId="77777777" w:rsidTr="002B4A6E">
              <w:tc>
                <w:tcPr>
                  <w:tcW w:w="5245" w:type="dxa"/>
                </w:tcPr>
                <w:p w14:paraId="47C28970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176"/>
                    <w:suppressOverlap/>
                    <w:rPr>
                      <w:b w:val="0"/>
                      <w:szCs w:val="28"/>
                    </w:rPr>
                  </w:pPr>
                </w:p>
              </w:tc>
              <w:tc>
                <w:tcPr>
                  <w:tcW w:w="4995" w:type="dxa"/>
                </w:tcPr>
                <w:p w14:paraId="0D1F5ACB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caps/>
                      <w:szCs w:val="28"/>
                    </w:rPr>
                  </w:pPr>
                  <w:r w:rsidRPr="00B13EFE">
                    <w:rPr>
                      <w:b w:val="0"/>
                      <w:caps/>
                      <w:szCs w:val="28"/>
                    </w:rPr>
                    <w:t>Разработчик</w:t>
                  </w:r>
                </w:p>
                <w:p w14:paraId="06EACDB4" w14:textId="7C9A2125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szCs w:val="28"/>
                    </w:rPr>
                  </w:pPr>
                  <w:r w:rsidRPr="00B13EFE">
                    <w:rPr>
                      <w:b w:val="0"/>
                      <w:szCs w:val="28"/>
                    </w:rPr>
                    <w:t xml:space="preserve">обучающийся группы </w:t>
                  </w:r>
                  <w:r w:rsidR="00383AAA" w:rsidRPr="00383AAA">
                    <w:rPr>
                      <w:b w:val="0"/>
                      <w:szCs w:val="28"/>
                    </w:rPr>
                    <w:t>ЭСб(до)з-21-1</w:t>
                  </w:r>
                </w:p>
                <w:p w14:paraId="78E22F74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szCs w:val="28"/>
                    </w:rPr>
                  </w:pPr>
                  <w:r w:rsidRPr="00B13EFE">
                    <w:rPr>
                      <w:b w:val="0"/>
                      <w:szCs w:val="28"/>
                    </w:rPr>
                    <w:t xml:space="preserve">_________ </w:t>
                  </w:r>
                  <w:r w:rsidRPr="00866064">
                    <w:rPr>
                      <w:b w:val="0"/>
                      <w:szCs w:val="28"/>
                      <w:highlight w:val="yellow"/>
                    </w:rPr>
                    <w:t>Фамилия И.О.</w:t>
                  </w:r>
                </w:p>
                <w:p w14:paraId="184376C5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rPr>
                      <w:b w:val="0"/>
                      <w:szCs w:val="28"/>
                    </w:rPr>
                  </w:pPr>
                </w:p>
              </w:tc>
            </w:tr>
            <w:tr w:rsidR="00B13EFE" w:rsidRPr="00B13EFE" w14:paraId="2A6E26BC" w14:textId="77777777" w:rsidTr="002B4A6E">
              <w:tc>
                <w:tcPr>
                  <w:tcW w:w="5245" w:type="dxa"/>
                </w:tcPr>
                <w:p w14:paraId="245542A2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176"/>
                    <w:suppressOverlap/>
                    <w:rPr>
                      <w:b w:val="0"/>
                      <w:szCs w:val="28"/>
                    </w:rPr>
                  </w:pPr>
                </w:p>
              </w:tc>
              <w:tc>
                <w:tcPr>
                  <w:tcW w:w="4995" w:type="dxa"/>
                </w:tcPr>
                <w:p w14:paraId="75EA0E1A" w14:textId="6EFD3DB0" w:rsidR="00B13EFE" w:rsidRPr="00B13EFE" w:rsidRDefault="00866064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szCs w:val="28"/>
                    </w:rPr>
                  </w:pPr>
                  <w:r>
                    <w:rPr>
                      <w:b w:val="0"/>
                      <w:szCs w:val="28"/>
                    </w:rPr>
                    <w:t>Курсовая</w:t>
                  </w:r>
                  <w:r w:rsidR="00B13EFE" w:rsidRPr="00B13EFE">
                    <w:rPr>
                      <w:b w:val="0"/>
                      <w:szCs w:val="28"/>
                    </w:rPr>
                    <w:t xml:space="preserve"> работа</w:t>
                  </w:r>
                </w:p>
                <w:p w14:paraId="2F2BDFB3" w14:textId="77777777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both"/>
                    <w:rPr>
                      <w:b w:val="0"/>
                      <w:szCs w:val="28"/>
                    </w:rPr>
                  </w:pPr>
                  <w:r w:rsidRPr="00B13EFE">
                    <w:rPr>
                      <w:b w:val="0"/>
                      <w:szCs w:val="28"/>
                    </w:rPr>
                    <w:t>защищена с оценкой____________</w:t>
                  </w:r>
                </w:p>
                <w:p w14:paraId="4131B15D" w14:textId="6ECFFFF5" w:rsidR="00B13EFE" w:rsidRPr="00B13EFE" w:rsidRDefault="00B13EFE" w:rsidP="00383AAA">
                  <w:pPr>
                    <w:framePr w:hSpace="181" w:wrap="around" w:vAnchor="page" w:hAnchor="margin" w:y="2600"/>
                    <w:ind w:left="209"/>
                    <w:suppressOverlap/>
                    <w:jc w:val="left"/>
                    <w:rPr>
                      <w:b w:val="0"/>
                      <w:szCs w:val="28"/>
                    </w:rPr>
                  </w:pPr>
                </w:p>
              </w:tc>
            </w:tr>
          </w:tbl>
          <w:p w14:paraId="5ED0CDFD" w14:textId="77777777" w:rsid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0B7B5EFF" w14:textId="77777777" w:rsid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16F80853" w14:textId="77777777" w:rsid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446407A8" w14:textId="77777777" w:rsid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4C869804" w14:textId="77777777" w:rsid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62829F14" w14:textId="77777777" w:rsid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481DA2FF" w14:textId="77777777" w:rsidR="00B13EFE" w:rsidRP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3402FD95" w14:textId="77777777" w:rsidR="00B13EFE" w:rsidRPr="00B13EFE" w:rsidRDefault="00B13EFE" w:rsidP="00B13EFE">
            <w:pPr>
              <w:ind w:right="-1" w:firstLine="142"/>
              <w:rPr>
                <w:szCs w:val="28"/>
              </w:rPr>
            </w:pPr>
          </w:p>
          <w:p w14:paraId="71C71B03" w14:textId="30A26874" w:rsidR="00B13EFE" w:rsidRPr="00ED1FF1" w:rsidRDefault="00B13EFE" w:rsidP="00B13EFE">
            <w:pPr>
              <w:ind w:right="-1" w:firstLine="142"/>
              <w:rPr>
                <w:b w:val="0"/>
                <w:szCs w:val="28"/>
                <w:lang w:val="en-US"/>
              </w:rPr>
            </w:pPr>
            <w:r w:rsidRPr="00DE4E0A">
              <w:rPr>
                <w:b w:val="0"/>
                <w:szCs w:val="28"/>
              </w:rPr>
              <w:t xml:space="preserve">Тюмень, </w:t>
            </w:r>
            <w:r w:rsidR="00CF3565">
              <w:rPr>
                <w:b w:val="0"/>
                <w:szCs w:val="28"/>
              </w:rPr>
              <w:t>202</w:t>
            </w:r>
            <w:r w:rsidR="00EA4391">
              <w:rPr>
                <w:b w:val="0"/>
                <w:szCs w:val="28"/>
              </w:rPr>
              <w:t>3</w:t>
            </w:r>
          </w:p>
          <w:p w14:paraId="7E6432C7" w14:textId="77777777" w:rsidR="00AB5083" w:rsidRPr="00B13EFE" w:rsidRDefault="00AB5083" w:rsidP="00B13EFE">
            <w:pPr>
              <w:spacing w:before="480"/>
              <w:rPr>
                <w:szCs w:val="28"/>
              </w:rPr>
            </w:pPr>
          </w:p>
        </w:tc>
      </w:tr>
    </w:tbl>
    <w:p w14:paraId="59835978" w14:textId="77777777" w:rsidR="00233250" w:rsidRPr="00233250" w:rsidRDefault="00233250">
      <w:pPr>
        <w:jc w:val="left"/>
        <w:rPr>
          <w:sz w:val="16"/>
          <w:szCs w:val="16"/>
        </w:rPr>
      </w:pPr>
      <w:r>
        <w:br w:type="page"/>
      </w:r>
    </w:p>
    <w:p w14:paraId="1F0C24F7" w14:textId="77777777" w:rsidR="00B13EFE" w:rsidRPr="00DE4E0A" w:rsidRDefault="00B13EFE" w:rsidP="00B13EFE">
      <w:pPr>
        <w:rPr>
          <w:b w:val="0"/>
        </w:rPr>
      </w:pPr>
    </w:p>
    <w:p w14:paraId="2FF2DF70" w14:textId="77777777" w:rsidR="00B13EFE" w:rsidRPr="00DE4E0A" w:rsidRDefault="00B13EFE" w:rsidP="00B13EFE">
      <w:pPr>
        <w:keepNext/>
        <w:ind w:firstLine="142"/>
        <w:outlineLvl w:val="1"/>
        <w:rPr>
          <w:b w:val="0"/>
          <w:bCs/>
          <w:caps/>
          <w:sz w:val="24"/>
          <w:szCs w:val="24"/>
        </w:rPr>
      </w:pPr>
      <w:r w:rsidRPr="00DE4E0A">
        <w:rPr>
          <w:b w:val="0"/>
          <w:bCs/>
          <w:caps/>
          <w:sz w:val="24"/>
          <w:szCs w:val="24"/>
        </w:rPr>
        <w:t xml:space="preserve">МиНИСТЕРСТВО </w:t>
      </w:r>
      <w:r w:rsidR="00D35042">
        <w:rPr>
          <w:b w:val="0"/>
          <w:bCs/>
          <w:caps/>
          <w:sz w:val="24"/>
          <w:szCs w:val="24"/>
        </w:rPr>
        <w:t xml:space="preserve">науки и высшего </w:t>
      </w:r>
      <w:r w:rsidRPr="00DE4E0A">
        <w:rPr>
          <w:b w:val="0"/>
          <w:bCs/>
          <w:caps/>
          <w:sz w:val="24"/>
          <w:szCs w:val="24"/>
        </w:rPr>
        <w:t>ОБРАЗОВАНИЯ РОССИЙСКОЙ ФЕДЕРАЦИИ</w:t>
      </w:r>
    </w:p>
    <w:p w14:paraId="13729F03" w14:textId="77777777" w:rsidR="00B13EFE" w:rsidRPr="00DE4E0A" w:rsidRDefault="00B13EFE" w:rsidP="00B13EFE">
      <w:pPr>
        <w:ind w:firstLine="142"/>
        <w:rPr>
          <w:rFonts w:ascii="Antiqua" w:hAnsi="Antiqua"/>
          <w:b w:val="0"/>
          <w:szCs w:val="24"/>
        </w:rPr>
      </w:pPr>
    </w:p>
    <w:p w14:paraId="2F4AE8F8" w14:textId="77777777" w:rsidR="00B13EFE" w:rsidRPr="00DE4E0A" w:rsidRDefault="00B13EFE" w:rsidP="00B13EFE">
      <w:pPr>
        <w:ind w:firstLine="142"/>
        <w:rPr>
          <w:b w:val="0"/>
          <w:bCs/>
          <w:caps/>
          <w:color w:val="000000"/>
        </w:rPr>
      </w:pPr>
      <w:r w:rsidRPr="00DE4E0A">
        <w:rPr>
          <w:b w:val="0"/>
          <w:bCs/>
          <w:caps/>
          <w:color w:val="000000"/>
        </w:rPr>
        <w:t xml:space="preserve">Федеральное государственное бюджетное </w:t>
      </w:r>
    </w:p>
    <w:p w14:paraId="67D83261" w14:textId="77777777" w:rsidR="00B13EFE" w:rsidRPr="00DE4E0A" w:rsidRDefault="00B13EFE" w:rsidP="00B13EFE">
      <w:pPr>
        <w:ind w:firstLine="142"/>
        <w:rPr>
          <w:b w:val="0"/>
          <w:bCs/>
          <w:caps/>
        </w:rPr>
      </w:pPr>
      <w:r w:rsidRPr="00DE4E0A">
        <w:rPr>
          <w:b w:val="0"/>
          <w:bCs/>
          <w:caps/>
          <w:color w:val="000000"/>
        </w:rPr>
        <w:t>образовательное учреждение высшего образования</w:t>
      </w:r>
    </w:p>
    <w:p w14:paraId="6C11AD98" w14:textId="77777777" w:rsidR="00B13EFE" w:rsidRPr="00DE4E0A" w:rsidRDefault="00B13EFE" w:rsidP="00B13EFE">
      <w:pPr>
        <w:ind w:firstLine="142"/>
        <w:rPr>
          <w:b w:val="0"/>
          <w:bCs/>
          <w:caps/>
          <w:szCs w:val="24"/>
        </w:rPr>
      </w:pPr>
      <w:r w:rsidRPr="00DE4E0A">
        <w:rPr>
          <w:b w:val="0"/>
          <w:bCs/>
          <w:caps/>
          <w:szCs w:val="24"/>
        </w:rPr>
        <w:t>«тюменский индустриальный университет»</w:t>
      </w:r>
    </w:p>
    <w:p w14:paraId="7D3D91CE" w14:textId="77777777" w:rsidR="00B13EFE" w:rsidRDefault="00B13EFE" w:rsidP="00B13EFE">
      <w:pPr>
        <w:ind w:right="-1" w:firstLine="142"/>
        <w:rPr>
          <w:bCs/>
          <w:sz w:val="24"/>
          <w:szCs w:val="24"/>
        </w:rPr>
      </w:pPr>
    </w:p>
    <w:p w14:paraId="3E0F9A20" w14:textId="64ECE2DE" w:rsidR="00B13EFE" w:rsidRPr="009A76E3" w:rsidRDefault="00B13EFE" w:rsidP="00B13EFE">
      <w:pPr>
        <w:ind w:right="-1" w:firstLine="142"/>
        <w:rPr>
          <w:b w:val="0"/>
          <w:caps/>
          <w:szCs w:val="28"/>
        </w:rPr>
      </w:pPr>
    </w:p>
    <w:p w14:paraId="77989510" w14:textId="77777777" w:rsidR="00B13EFE" w:rsidRPr="009A76E3" w:rsidRDefault="00B13EFE" w:rsidP="00B13EFE">
      <w:pPr>
        <w:ind w:right="-1" w:firstLine="142"/>
        <w:rPr>
          <w:b w:val="0"/>
          <w:caps/>
          <w:szCs w:val="28"/>
        </w:rPr>
      </w:pPr>
    </w:p>
    <w:p w14:paraId="48939550" w14:textId="77777777" w:rsidR="00B13EFE" w:rsidRPr="009A76E3" w:rsidRDefault="00B13EFE" w:rsidP="00B13EFE">
      <w:pPr>
        <w:ind w:left="5103" w:right="-1"/>
        <w:rPr>
          <w:b w:val="0"/>
          <w:szCs w:val="28"/>
        </w:rPr>
      </w:pPr>
    </w:p>
    <w:p w14:paraId="60D40071" w14:textId="77777777" w:rsidR="00B13EFE" w:rsidRPr="009A76E3" w:rsidRDefault="00B13EFE" w:rsidP="00B13EFE">
      <w:pPr>
        <w:ind w:firstLine="142"/>
        <w:rPr>
          <w:caps/>
          <w:szCs w:val="28"/>
        </w:rPr>
      </w:pPr>
      <w:r w:rsidRPr="009A76E3">
        <w:rPr>
          <w:caps/>
          <w:szCs w:val="28"/>
        </w:rPr>
        <w:t>Задание</w:t>
      </w:r>
    </w:p>
    <w:p w14:paraId="4021DBD9" w14:textId="3E0028D6" w:rsidR="00B13EFE" w:rsidRPr="009A76E3" w:rsidRDefault="00B13EFE" w:rsidP="00B13EFE">
      <w:pPr>
        <w:ind w:firstLine="142"/>
        <w:rPr>
          <w:b w:val="0"/>
          <w:szCs w:val="28"/>
        </w:rPr>
      </w:pPr>
      <w:r w:rsidRPr="009A76E3">
        <w:rPr>
          <w:b w:val="0"/>
          <w:szCs w:val="28"/>
        </w:rPr>
        <w:t xml:space="preserve">на </w:t>
      </w:r>
      <w:r w:rsidR="00866064">
        <w:rPr>
          <w:b w:val="0"/>
          <w:szCs w:val="28"/>
        </w:rPr>
        <w:t>курсовую работу</w:t>
      </w:r>
    </w:p>
    <w:p w14:paraId="6DFBE3C7" w14:textId="77777777" w:rsidR="00B13EFE" w:rsidRPr="009A76E3" w:rsidRDefault="00B13EFE" w:rsidP="00B13EFE">
      <w:pPr>
        <w:ind w:firstLine="142"/>
        <w:rPr>
          <w:b w:val="0"/>
          <w:szCs w:val="28"/>
        </w:rPr>
      </w:pPr>
    </w:p>
    <w:p w14:paraId="735E4239" w14:textId="51937452" w:rsidR="00B13EFE" w:rsidRPr="009A76E3" w:rsidRDefault="00B13EFE" w:rsidP="009A76E3">
      <w:pPr>
        <w:jc w:val="both"/>
        <w:rPr>
          <w:b w:val="0"/>
          <w:szCs w:val="28"/>
        </w:rPr>
      </w:pPr>
      <w:r w:rsidRPr="009A76E3">
        <w:rPr>
          <w:b w:val="0"/>
          <w:szCs w:val="28"/>
        </w:rPr>
        <w:t xml:space="preserve">Ф.И.О. обучающегося </w:t>
      </w:r>
      <w:r w:rsidR="00866064" w:rsidRPr="00866064">
        <w:rPr>
          <w:b w:val="0"/>
          <w:szCs w:val="28"/>
          <w:highlight w:val="yellow"/>
        </w:rPr>
        <w:t>Иванов Иван Иванович</w:t>
      </w:r>
    </w:p>
    <w:p w14:paraId="021F8B82" w14:textId="213C6EBD" w:rsidR="00B13EFE" w:rsidRPr="009A76E3" w:rsidRDefault="00866064" w:rsidP="009A76E3">
      <w:pPr>
        <w:jc w:val="both"/>
        <w:rPr>
          <w:b w:val="0"/>
          <w:szCs w:val="28"/>
        </w:rPr>
      </w:pPr>
      <w:r>
        <w:rPr>
          <w:b w:val="0"/>
          <w:szCs w:val="28"/>
        </w:rPr>
        <w:t xml:space="preserve">Ф.И.О. руководителя </w:t>
      </w:r>
      <w:r w:rsidR="00383AAA">
        <w:rPr>
          <w:b w:val="0"/>
          <w:szCs w:val="28"/>
        </w:rPr>
        <w:t>Лосев Федор Алексеевич</w:t>
      </w:r>
    </w:p>
    <w:p w14:paraId="0F37A504" w14:textId="1F73B114" w:rsidR="00B13EFE" w:rsidRPr="009A76E3" w:rsidRDefault="00B13EFE" w:rsidP="00383AAA">
      <w:pPr>
        <w:jc w:val="both"/>
        <w:rPr>
          <w:b w:val="0"/>
          <w:szCs w:val="28"/>
        </w:rPr>
      </w:pPr>
      <w:r w:rsidRPr="009A76E3">
        <w:rPr>
          <w:b w:val="0"/>
          <w:szCs w:val="28"/>
        </w:rPr>
        <w:t xml:space="preserve">Тема </w:t>
      </w:r>
      <w:r w:rsidR="00383AAA" w:rsidRPr="00383AAA">
        <w:rPr>
          <w:b w:val="0"/>
          <w:szCs w:val="28"/>
        </w:rPr>
        <w:t>Расчет переходных процессов в линейных электрических цепях</w:t>
      </w:r>
    </w:p>
    <w:p w14:paraId="092DEEE4" w14:textId="1DDF1EB4" w:rsidR="00B13EFE" w:rsidRPr="009A76E3" w:rsidRDefault="00B13EFE" w:rsidP="009A76E3">
      <w:pPr>
        <w:jc w:val="both"/>
        <w:rPr>
          <w:b w:val="0"/>
          <w:szCs w:val="28"/>
        </w:rPr>
      </w:pPr>
      <w:r w:rsidRPr="009A76E3">
        <w:rPr>
          <w:b w:val="0"/>
          <w:szCs w:val="28"/>
        </w:rPr>
        <w:t>С</w:t>
      </w:r>
      <w:r w:rsidR="00866064">
        <w:rPr>
          <w:b w:val="0"/>
          <w:szCs w:val="28"/>
        </w:rPr>
        <w:t xml:space="preserve">рок предоставления завершенной </w:t>
      </w:r>
      <w:r w:rsidRPr="009A76E3">
        <w:rPr>
          <w:b w:val="0"/>
          <w:szCs w:val="28"/>
        </w:rPr>
        <w:t>КР «</w:t>
      </w:r>
      <w:r w:rsidR="00383AAA">
        <w:rPr>
          <w:b w:val="0"/>
          <w:szCs w:val="28"/>
        </w:rPr>
        <w:t>__</w:t>
      </w:r>
      <w:r w:rsidRPr="009A76E3">
        <w:rPr>
          <w:b w:val="0"/>
          <w:szCs w:val="28"/>
        </w:rPr>
        <w:t xml:space="preserve">» </w:t>
      </w:r>
      <w:r w:rsidR="00383AAA">
        <w:rPr>
          <w:b w:val="0"/>
          <w:szCs w:val="28"/>
        </w:rPr>
        <w:t>_____________</w:t>
      </w:r>
      <w:r w:rsidRPr="009A76E3">
        <w:rPr>
          <w:b w:val="0"/>
          <w:szCs w:val="28"/>
        </w:rPr>
        <w:t xml:space="preserve"> 20</w:t>
      </w:r>
      <w:r w:rsidR="002B4A6E">
        <w:rPr>
          <w:b w:val="0"/>
          <w:szCs w:val="28"/>
        </w:rPr>
        <w:t>2</w:t>
      </w:r>
      <w:r w:rsidR="00383AAA">
        <w:rPr>
          <w:b w:val="0"/>
          <w:szCs w:val="28"/>
        </w:rPr>
        <w:t>_</w:t>
      </w:r>
      <w:r w:rsidRPr="009A76E3">
        <w:rPr>
          <w:b w:val="0"/>
          <w:szCs w:val="28"/>
        </w:rPr>
        <w:t xml:space="preserve"> г. </w:t>
      </w:r>
    </w:p>
    <w:p w14:paraId="423260E4" w14:textId="77777777" w:rsidR="00B13EFE" w:rsidRPr="009A76E3" w:rsidRDefault="00B13EFE" w:rsidP="00B13EFE">
      <w:pPr>
        <w:ind w:firstLine="142"/>
        <w:rPr>
          <w:b w:val="0"/>
          <w:szCs w:val="28"/>
        </w:rPr>
      </w:pPr>
    </w:p>
    <w:p w14:paraId="21BBF049" w14:textId="6B0CC9E8" w:rsidR="00B13EFE" w:rsidRDefault="00866064" w:rsidP="00866064">
      <w:pPr>
        <w:jc w:val="both"/>
        <w:rPr>
          <w:b w:val="0"/>
          <w:szCs w:val="28"/>
        </w:rPr>
      </w:pPr>
      <w:r>
        <w:rPr>
          <w:b w:val="0"/>
          <w:szCs w:val="28"/>
        </w:rPr>
        <w:t>Исходные данные</w:t>
      </w:r>
      <w:r w:rsidR="00B13EFE" w:rsidRPr="009A76E3">
        <w:rPr>
          <w:b w:val="0"/>
          <w:szCs w:val="28"/>
        </w:rPr>
        <w:t xml:space="preserve">: </w:t>
      </w:r>
    </w:p>
    <w:p w14:paraId="64AABE05" w14:textId="7B4DDECB" w:rsidR="00866064" w:rsidRDefault="00866064" w:rsidP="00866064">
      <w:pPr>
        <w:jc w:val="both"/>
        <w:rPr>
          <w:b w:val="0"/>
          <w:szCs w:val="28"/>
        </w:rPr>
      </w:pPr>
      <w:r>
        <w:rPr>
          <w:b w:val="0"/>
          <w:szCs w:val="28"/>
        </w:rPr>
        <w:t>электрическая цепь, параметры элементов цепи.</w:t>
      </w:r>
    </w:p>
    <w:p w14:paraId="17131FB3" w14:textId="77777777" w:rsidR="00866064" w:rsidRPr="009A76E3" w:rsidRDefault="00866064" w:rsidP="00866064">
      <w:pPr>
        <w:jc w:val="both"/>
        <w:rPr>
          <w:b w:val="0"/>
          <w:szCs w:val="28"/>
        </w:rPr>
      </w:pPr>
    </w:p>
    <w:p w14:paraId="45A3DA5E" w14:textId="77777777" w:rsidR="00B13EFE" w:rsidRPr="009A76E3" w:rsidRDefault="00B13EFE" w:rsidP="00866064">
      <w:pPr>
        <w:ind w:firstLine="142"/>
        <w:rPr>
          <w:b w:val="0"/>
          <w:szCs w:val="28"/>
        </w:rPr>
      </w:pPr>
      <w:r w:rsidRPr="009A76E3">
        <w:rPr>
          <w:b w:val="0"/>
          <w:szCs w:val="28"/>
        </w:rPr>
        <w:t>Содержание пояснительной записки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11"/>
        <w:gridCol w:w="1509"/>
        <w:gridCol w:w="1276"/>
        <w:gridCol w:w="1669"/>
      </w:tblGrid>
      <w:tr w:rsidR="00B13EFE" w:rsidRPr="009A76E3" w14:paraId="22D7FEA2" w14:textId="77777777" w:rsidTr="00383AAA">
        <w:tc>
          <w:tcPr>
            <w:tcW w:w="5211" w:type="dxa"/>
            <w:vAlign w:val="center"/>
          </w:tcPr>
          <w:p w14:paraId="39FD3180" w14:textId="77777777" w:rsidR="00B13EFE" w:rsidRPr="009A76E3" w:rsidRDefault="00B13EFE" w:rsidP="00B13EFE">
            <w:pPr>
              <w:ind w:firstLine="142"/>
              <w:rPr>
                <w:b w:val="0"/>
                <w:szCs w:val="28"/>
              </w:rPr>
            </w:pPr>
            <w:r w:rsidRPr="009A76E3">
              <w:rPr>
                <w:b w:val="0"/>
                <w:szCs w:val="28"/>
              </w:rPr>
              <w:t>Наименование раздела (главы)</w:t>
            </w:r>
          </w:p>
        </w:tc>
        <w:tc>
          <w:tcPr>
            <w:tcW w:w="1509" w:type="dxa"/>
            <w:vAlign w:val="center"/>
          </w:tcPr>
          <w:p w14:paraId="4160BDD0" w14:textId="77777777" w:rsidR="00B13EFE" w:rsidRPr="009A76E3" w:rsidRDefault="00B13EFE" w:rsidP="00B13EFE">
            <w:pPr>
              <w:rPr>
                <w:b w:val="0"/>
                <w:szCs w:val="28"/>
              </w:rPr>
            </w:pPr>
            <w:r w:rsidRPr="009A76E3">
              <w:rPr>
                <w:b w:val="0"/>
                <w:szCs w:val="28"/>
              </w:rPr>
              <w:t>Кол-во листов граф.части</w:t>
            </w:r>
          </w:p>
        </w:tc>
        <w:tc>
          <w:tcPr>
            <w:tcW w:w="1276" w:type="dxa"/>
            <w:vAlign w:val="center"/>
          </w:tcPr>
          <w:p w14:paraId="375EA4E3" w14:textId="75FDF7A4" w:rsidR="00B13EFE" w:rsidRPr="009A76E3" w:rsidRDefault="00383AAA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 xml:space="preserve">% от объема </w:t>
            </w:r>
            <w:r w:rsidR="00B13EFE" w:rsidRPr="009A76E3">
              <w:rPr>
                <w:b w:val="0"/>
                <w:szCs w:val="28"/>
              </w:rPr>
              <w:t>КР</w:t>
            </w:r>
          </w:p>
        </w:tc>
        <w:tc>
          <w:tcPr>
            <w:tcW w:w="1669" w:type="dxa"/>
            <w:vAlign w:val="center"/>
          </w:tcPr>
          <w:p w14:paraId="44E86784" w14:textId="77777777" w:rsidR="00B13EFE" w:rsidRPr="009A76E3" w:rsidRDefault="00B13EFE" w:rsidP="00B13EFE">
            <w:pPr>
              <w:ind w:firstLine="142"/>
              <w:rPr>
                <w:b w:val="0"/>
                <w:szCs w:val="28"/>
              </w:rPr>
            </w:pPr>
            <w:r w:rsidRPr="009A76E3">
              <w:rPr>
                <w:b w:val="0"/>
                <w:szCs w:val="28"/>
              </w:rPr>
              <w:t>Дата выполнения</w:t>
            </w:r>
          </w:p>
        </w:tc>
      </w:tr>
      <w:tr w:rsidR="00B13EFE" w:rsidRPr="009A76E3" w14:paraId="123F7BC6" w14:textId="77777777" w:rsidTr="00383AAA">
        <w:tc>
          <w:tcPr>
            <w:tcW w:w="5211" w:type="dxa"/>
          </w:tcPr>
          <w:p w14:paraId="535051DC" w14:textId="324DE0D0" w:rsidR="00B13EFE" w:rsidRPr="009A76E3" w:rsidRDefault="00866064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Классический метод расчета</w:t>
            </w:r>
          </w:p>
        </w:tc>
        <w:tc>
          <w:tcPr>
            <w:tcW w:w="1509" w:type="dxa"/>
          </w:tcPr>
          <w:p w14:paraId="4B6149ED" w14:textId="67FA51F1" w:rsidR="00B13EFE" w:rsidRPr="009A76E3" w:rsidRDefault="00866064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0</w:t>
            </w:r>
          </w:p>
        </w:tc>
        <w:tc>
          <w:tcPr>
            <w:tcW w:w="1276" w:type="dxa"/>
          </w:tcPr>
          <w:p w14:paraId="6E5DDD3D" w14:textId="27C6F6E8" w:rsidR="00B13EFE" w:rsidRPr="009A76E3" w:rsidRDefault="00383AAA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45</w:t>
            </w:r>
          </w:p>
        </w:tc>
        <w:tc>
          <w:tcPr>
            <w:tcW w:w="1669" w:type="dxa"/>
          </w:tcPr>
          <w:p w14:paraId="21FD6CB1" w14:textId="7DE941EA" w:rsidR="00B13EFE" w:rsidRPr="009A76E3" w:rsidRDefault="00B13EFE" w:rsidP="00B13EFE">
            <w:pPr>
              <w:ind w:firstLine="142"/>
              <w:rPr>
                <w:b w:val="0"/>
                <w:szCs w:val="28"/>
              </w:rPr>
            </w:pPr>
          </w:p>
        </w:tc>
      </w:tr>
      <w:tr w:rsidR="00B13EFE" w:rsidRPr="009A76E3" w14:paraId="10D10AC1" w14:textId="77777777" w:rsidTr="00383AAA">
        <w:tc>
          <w:tcPr>
            <w:tcW w:w="5211" w:type="dxa"/>
          </w:tcPr>
          <w:p w14:paraId="287C1A9F" w14:textId="0270BDFB" w:rsidR="00B13EFE" w:rsidRPr="009A76E3" w:rsidRDefault="00866064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Операторный метод расчета</w:t>
            </w:r>
          </w:p>
        </w:tc>
        <w:tc>
          <w:tcPr>
            <w:tcW w:w="1509" w:type="dxa"/>
          </w:tcPr>
          <w:p w14:paraId="3C160860" w14:textId="0E3DC9B7" w:rsidR="00B13EFE" w:rsidRPr="009A76E3" w:rsidRDefault="00866064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0</w:t>
            </w:r>
          </w:p>
        </w:tc>
        <w:tc>
          <w:tcPr>
            <w:tcW w:w="1276" w:type="dxa"/>
          </w:tcPr>
          <w:p w14:paraId="344C10B6" w14:textId="56864C25" w:rsidR="00B13EFE" w:rsidRPr="009A76E3" w:rsidRDefault="00383AAA" w:rsidP="00B13EFE">
            <w:pPr>
              <w:ind w:firstLine="142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45</w:t>
            </w:r>
          </w:p>
        </w:tc>
        <w:tc>
          <w:tcPr>
            <w:tcW w:w="1669" w:type="dxa"/>
          </w:tcPr>
          <w:p w14:paraId="6529D4AE" w14:textId="78929841" w:rsidR="00B13EFE" w:rsidRPr="009A76E3" w:rsidRDefault="00B13EFE" w:rsidP="00B13EFE">
            <w:pPr>
              <w:ind w:firstLine="142"/>
              <w:rPr>
                <w:b w:val="0"/>
                <w:szCs w:val="28"/>
              </w:rPr>
            </w:pPr>
          </w:p>
        </w:tc>
      </w:tr>
    </w:tbl>
    <w:p w14:paraId="79ACC627" w14:textId="77777777" w:rsidR="00383AAA" w:rsidRDefault="00383AAA" w:rsidP="009A76E3">
      <w:pPr>
        <w:jc w:val="both"/>
        <w:rPr>
          <w:b w:val="0"/>
          <w:szCs w:val="28"/>
        </w:rPr>
      </w:pPr>
    </w:p>
    <w:p w14:paraId="3E964509" w14:textId="362662E5" w:rsidR="00B13EFE" w:rsidRPr="009A76E3" w:rsidRDefault="00B13EFE" w:rsidP="009A76E3">
      <w:pPr>
        <w:jc w:val="both"/>
        <w:rPr>
          <w:b w:val="0"/>
          <w:szCs w:val="28"/>
        </w:rPr>
      </w:pPr>
      <w:r w:rsidRPr="009A76E3">
        <w:rPr>
          <w:b w:val="0"/>
          <w:szCs w:val="28"/>
        </w:rPr>
        <w:t>Вс</w:t>
      </w:r>
      <w:r w:rsidR="00866064">
        <w:rPr>
          <w:b w:val="0"/>
          <w:szCs w:val="28"/>
        </w:rPr>
        <w:t>его листов графической части</w:t>
      </w:r>
      <w:r w:rsidRPr="009A76E3">
        <w:rPr>
          <w:b w:val="0"/>
          <w:szCs w:val="28"/>
        </w:rPr>
        <w:t xml:space="preserve"> </w:t>
      </w:r>
      <w:r w:rsidR="00866064">
        <w:rPr>
          <w:b w:val="0"/>
          <w:szCs w:val="28"/>
        </w:rPr>
        <w:t>0</w:t>
      </w:r>
    </w:p>
    <w:p w14:paraId="25E34995" w14:textId="77777777" w:rsidR="00B13EFE" w:rsidRPr="009A76E3" w:rsidRDefault="00B13EFE" w:rsidP="00B13EFE">
      <w:pPr>
        <w:ind w:firstLine="142"/>
        <w:rPr>
          <w:b w:val="0"/>
          <w:szCs w:val="28"/>
        </w:rPr>
      </w:pPr>
    </w:p>
    <w:p w14:paraId="1B8A8E68" w14:textId="7B9962FC" w:rsidR="00B13EFE" w:rsidRPr="009A76E3" w:rsidRDefault="00B13EFE" w:rsidP="00866064">
      <w:pPr>
        <w:tabs>
          <w:tab w:val="left" w:pos="4111"/>
        </w:tabs>
        <w:jc w:val="both"/>
        <w:rPr>
          <w:b w:val="0"/>
          <w:szCs w:val="28"/>
        </w:rPr>
      </w:pPr>
      <w:r w:rsidRPr="009A76E3">
        <w:rPr>
          <w:b w:val="0"/>
          <w:szCs w:val="28"/>
        </w:rPr>
        <w:t>Дата выдачи задания</w:t>
      </w:r>
      <w:r w:rsidR="00866064">
        <w:rPr>
          <w:b w:val="0"/>
          <w:szCs w:val="28"/>
        </w:rPr>
        <w:tab/>
      </w:r>
      <w:r w:rsidRPr="009A76E3">
        <w:rPr>
          <w:b w:val="0"/>
          <w:szCs w:val="28"/>
        </w:rPr>
        <w:t>«</w:t>
      </w:r>
      <w:r w:rsidR="00383AAA">
        <w:rPr>
          <w:b w:val="0"/>
          <w:szCs w:val="28"/>
        </w:rPr>
        <w:t>__</w:t>
      </w:r>
      <w:r w:rsidRPr="009A76E3">
        <w:rPr>
          <w:b w:val="0"/>
          <w:szCs w:val="28"/>
        </w:rPr>
        <w:t xml:space="preserve">» </w:t>
      </w:r>
      <w:r w:rsidR="00383AAA">
        <w:rPr>
          <w:b w:val="0"/>
          <w:szCs w:val="28"/>
        </w:rPr>
        <w:t>______</w:t>
      </w:r>
      <w:r w:rsidRPr="009A76E3">
        <w:rPr>
          <w:b w:val="0"/>
          <w:szCs w:val="28"/>
        </w:rPr>
        <w:t xml:space="preserve"> 20</w:t>
      </w:r>
      <w:r w:rsidR="002B4A6E">
        <w:rPr>
          <w:b w:val="0"/>
          <w:szCs w:val="28"/>
        </w:rPr>
        <w:t>2</w:t>
      </w:r>
      <w:r w:rsidR="00383AAA">
        <w:rPr>
          <w:b w:val="0"/>
          <w:szCs w:val="28"/>
        </w:rPr>
        <w:t>_</w:t>
      </w:r>
      <w:r w:rsidRPr="009A76E3">
        <w:rPr>
          <w:b w:val="0"/>
          <w:szCs w:val="28"/>
        </w:rPr>
        <w:t xml:space="preserve"> г. _________________</w:t>
      </w:r>
      <w:r w:rsidR="00866064">
        <w:rPr>
          <w:b w:val="0"/>
          <w:szCs w:val="28"/>
        </w:rPr>
        <w:t>__</w:t>
      </w:r>
    </w:p>
    <w:p w14:paraId="2D85E4E1" w14:textId="77777777" w:rsidR="00B13EFE" w:rsidRPr="009A76E3" w:rsidRDefault="00B13EFE" w:rsidP="002B4A6E">
      <w:pPr>
        <w:ind w:firstLine="6946"/>
        <w:jc w:val="both"/>
        <w:rPr>
          <w:b w:val="0"/>
          <w:sz w:val="20"/>
          <w:szCs w:val="20"/>
        </w:rPr>
      </w:pPr>
      <w:r w:rsidRPr="009A76E3">
        <w:rPr>
          <w:b w:val="0"/>
          <w:sz w:val="20"/>
          <w:szCs w:val="20"/>
        </w:rPr>
        <w:t>(подпись руководителя)</w:t>
      </w:r>
    </w:p>
    <w:p w14:paraId="04AA4EF4" w14:textId="77777777" w:rsidR="00B13EFE" w:rsidRPr="009A76E3" w:rsidRDefault="00B13EFE" w:rsidP="00B13EFE">
      <w:pPr>
        <w:ind w:firstLine="142"/>
        <w:rPr>
          <w:b w:val="0"/>
          <w:szCs w:val="28"/>
        </w:rPr>
      </w:pPr>
    </w:p>
    <w:p w14:paraId="14A3977F" w14:textId="53969CEB" w:rsidR="00B13EFE" w:rsidRPr="009A76E3" w:rsidRDefault="00B13EFE" w:rsidP="00866064">
      <w:pPr>
        <w:tabs>
          <w:tab w:val="left" w:pos="4111"/>
        </w:tabs>
        <w:jc w:val="both"/>
        <w:rPr>
          <w:b w:val="0"/>
          <w:szCs w:val="28"/>
        </w:rPr>
      </w:pPr>
      <w:r w:rsidRPr="009A76E3">
        <w:rPr>
          <w:b w:val="0"/>
          <w:szCs w:val="28"/>
        </w:rPr>
        <w:t>Задание</w:t>
      </w:r>
      <w:r w:rsidR="00866064">
        <w:rPr>
          <w:b w:val="0"/>
          <w:szCs w:val="28"/>
        </w:rPr>
        <w:t xml:space="preserve"> принял к исполнению</w:t>
      </w:r>
      <w:r w:rsidR="00866064">
        <w:rPr>
          <w:b w:val="0"/>
          <w:szCs w:val="28"/>
        </w:rPr>
        <w:tab/>
      </w:r>
      <w:r w:rsidR="00383AAA" w:rsidRPr="009A76E3">
        <w:rPr>
          <w:b w:val="0"/>
          <w:szCs w:val="28"/>
        </w:rPr>
        <w:t>«</w:t>
      </w:r>
      <w:r w:rsidR="00383AAA">
        <w:rPr>
          <w:b w:val="0"/>
          <w:szCs w:val="28"/>
        </w:rPr>
        <w:t>__</w:t>
      </w:r>
      <w:r w:rsidR="00383AAA" w:rsidRPr="009A76E3">
        <w:rPr>
          <w:b w:val="0"/>
          <w:szCs w:val="28"/>
        </w:rPr>
        <w:t xml:space="preserve">» </w:t>
      </w:r>
      <w:r w:rsidR="00383AAA">
        <w:rPr>
          <w:b w:val="0"/>
          <w:szCs w:val="28"/>
        </w:rPr>
        <w:t>______</w:t>
      </w:r>
      <w:r w:rsidR="00383AAA" w:rsidRPr="009A76E3">
        <w:rPr>
          <w:b w:val="0"/>
          <w:szCs w:val="28"/>
        </w:rPr>
        <w:t xml:space="preserve"> 20</w:t>
      </w:r>
      <w:r w:rsidR="00383AAA">
        <w:rPr>
          <w:b w:val="0"/>
          <w:szCs w:val="28"/>
        </w:rPr>
        <w:t>2_</w:t>
      </w:r>
      <w:r w:rsidR="00383AAA" w:rsidRPr="009A76E3">
        <w:rPr>
          <w:b w:val="0"/>
          <w:szCs w:val="28"/>
        </w:rPr>
        <w:t xml:space="preserve"> г.</w:t>
      </w:r>
      <w:r w:rsidRPr="009A76E3">
        <w:rPr>
          <w:b w:val="0"/>
          <w:szCs w:val="28"/>
        </w:rPr>
        <w:t xml:space="preserve"> ___________________</w:t>
      </w:r>
    </w:p>
    <w:p w14:paraId="62F7A718" w14:textId="77777777" w:rsidR="00B13EFE" w:rsidRPr="009A76E3" w:rsidRDefault="00B13EFE" w:rsidP="002B4A6E">
      <w:pPr>
        <w:ind w:firstLine="6946"/>
        <w:jc w:val="both"/>
        <w:rPr>
          <w:b w:val="0"/>
          <w:sz w:val="20"/>
          <w:szCs w:val="20"/>
        </w:rPr>
      </w:pPr>
      <w:r w:rsidRPr="009A76E3">
        <w:rPr>
          <w:b w:val="0"/>
          <w:sz w:val="20"/>
          <w:szCs w:val="20"/>
        </w:rPr>
        <w:t>(подпись обучающегося)</w:t>
      </w:r>
    </w:p>
    <w:p w14:paraId="51D23A41" w14:textId="77777777" w:rsidR="00B13EFE" w:rsidRPr="009A76E3" w:rsidRDefault="00B13EFE" w:rsidP="00B13EFE">
      <w:pPr>
        <w:ind w:right="-1" w:firstLine="142"/>
        <w:rPr>
          <w:b w:val="0"/>
          <w:szCs w:val="28"/>
        </w:rPr>
      </w:pPr>
    </w:p>
    <w:p w14:paraId="0911B718" w14:textId="77777777" w:rsidR="009A76E3" w:rsidRDefault="009A76E3" w:rsidP="009A76E3">
      <w:pPr>
        <w:jc w:val="left"/>
      </w:pPr>
      <w:r>
        <w:br w:type="page"/>
      </w:r>
    </w:p>
    <w:p w14:paraId="07A9C147" w14:textId="77777777" w:rsidR="00B13EFE" w:rsidRDefault="00B13EFE" w:rsidP="00581694">
      <w:pPr>
        <w:sectPr w:rsidR="00B13EFE" w:rsidSect="00866064">
          <w:headerReference w:type="first" r:id="rId8"/>
          <w:footerReference w:type="first" r:id="rId9"/>
          <w:pgSz w:w="11906" w:h="16838"/>
          <w:pgMar w:top="340" w:right="340" w:bottom="340" w:left="1134" w:header="283" w:footer="170" w:gutter="0"/>
          <w:pgNumType w:start="2"/>
          <w:cols w:space="708"/>
          <w:titlePg/>
          <w:docGrid w:linePitch="382"/>
        </w:sectPr>
      </w:pPr>
    </w:p>
    <w:p w14:paraId="1668850E" w14:textId="77777777" w:rsidR="009A76E3" w:rsidRPr="009A76E3" w:rsidRDefault="009A76E3" w:rsidP="009A76E3">
      <w:pPr>
        <w:rPr>
          <w:b w:val="0"/>
        </w:rPr>
      </w:pPr>
      <w:r w:rsidRPr="009A76E3">
        <w:rPr>
          <w:b w:val="0"/>
          <w:caps/>
        </w:rPr>
        <w:lastRenderedPageBreak/>
        <w:t>Реферат</w:t>
      </w:r>
    </w:p>
    <w:p w14:paraId="42C52FC5" w14:textId="77777777" w:rsidR="009A76E3" w:rsidRDefault="009A76E3" w:rsidP="002533C4">
      <w:pPr>
        <w:spacing w:line="360" w:lineRule="auto"/>
        <w:ind w:left="142" w:right="226"/>
      </w:pPr>
    </w:p>
    <w:p w14:paraId="6AB92C2F" w14:textId="225D7D84" w:rsidR="00110DCB" w:rsidRDefault="00866064" w:rsidP="00110DCB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Курсовая</w:t>
      </w:r>
      <w:r w:rsidR="00110DCB">
        <w:rPr>
          <w:b w:val="0"/>
        </w:rPr>
        <w:t xml:space="preserve"> работа содержит </w:t>
      </w:r>
      <w:r w:rsidR="00110DCB" w:rsidRPr="00866064">
        <w:rPr>
          <w:b w:val="0"/>
          <w:highlight w:val="yellow"/>
        </w:rPr>
        <w:t>ХХ</w:t>
      </w:r>
      <w:r w:rsidR="00110DCB">
        <w:rPr>
          <w:b w:val="0"/>
        </w:rPr>
        <w:t xml:space="preserve"> листов текста, </w:t>
      </w:r>
      <w:r w:rsidR="00110DCB" w:rsidRPr="00866064">
        <w:rPr>
          <w:b w:val="0"/>
          <w:highlight w:val="yellow"/>
        </w:rPr>
        <w:t>ХХ</w:t>
      </w:r>
      <w:r w:rsidR="00110DCB">
        <w:rPr>
          <w:b w:val="0"/>
        </w:rPr>
        <w:t xml:space="preserve"> рисунков, </w:t>
      </w:r>
      <w:r w:rsidR="00110DCB" w:rsidRPr="00866064">
        <w:rPr>
          <w:b w:val="0"/>
          <w:highlight w:val="yellow"/>
        </w:rPr>
        <w:t>ХХ</w:t>
      </w:r>
      <w:r w:rsidR="00110DCB">
        <w:rPr>
          <w:b w:val="0"/>
        </w:rPr>
        <w:t xml:space="preserve"> таблиц и список использованных источников из </w:t>
      </w:r>
      <w:r w:rsidR="00ED7E6C">
        <w:rPr>
          <w:b w:val="0"/>
        </w:rPr>
        <w:t>7</w:t>
      </w:r>
      <w:r w:rsidR="00110DCB">
        <w:rPr>
          <w:b w:val="0"/>
        </w:rPr>
        <w:t xml:space="preserve"> наименований.</w:t>
      </w:r>
    </w:p>
    <w:p w14:paraId="363473D8" w14:textId="29BB734C" w:rsidR="00110DCB" w:rsidRDefault="00866064" w:rsidP="00110DCB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ПЕРЕХОДНЫЕ ПРОЦЕССЫ, ЭЛЕКТРИЧЕСКАЯ ЦЕПЬ, КЛАССИЧЕСКИЙ МЕТОД РАСЧЕТА, ОПЕРАТОРНЫЙ МЕТОД РАСЧЕТА, ИНТЕГРАЛ ДЮАМЕЛЯ.</w:t>
      </w:r>
    </w:p>
    <w:p w14:paraId="54B2965E" w14:textId="17161EA5" w:rsidR="009A76E3" w:rsidRDefault="000B7309" w:rsidP="00110DCB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Целью курсовой работы является изучение методов расчета переходных процессов в линейных электрических цепях с сосредоточенными параметрами</w:t>
      </w:r>
      <w:r w:rsidR="00110DCB" w:rsidRPr="00D84166">
        <w:rPr>
          <w:b w:val="0"/>
        </w:rPr>
        <w:t>.</w:t>
      </w:r>
    </w:p>
    <w:p w14:paraId="46A2639A" w14:textId="3DBA92B9" w:rsidR="000B7309" w:rsidRPr="00110DCB" w:rsidRDefault="000B7309" w:rsidP="00110DCB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Курсовая работа включает в себя две части: первую для расчета переходного процесса классическим метод</w:t>
      </w:r>
      <w:r w:rsidR="00383AAA">
        <w:rPr>
          <w:b w:val="0"/>
        </w:rPr>
        <w:t>ом</w:t>
      </w:r>
      <w:r>
        <w:rPr>
          <w:b w:val="0"/>
        </w:rPr>
        <w:t xml:space="preserve">, вторую для расчета </w:t>
      </w:r>
      <w:r w:rsidR="00383AAA">
        <w:rPr>
          <w:b w:val="0"/>
        </w:rPr>
        <w:t>операторным методом</w:t>
      </w:r>
      <w:r>
        <w:rPr>
          <w:b w:val="0"/>
        </w:rPr>
        <w:t>.</w:t>
      </w:r>
    </w:p>
    <w:p w14:paraId="3BC85620" w14:textId="77777777" w:rsidR="009A76E3" w:rsidRDefault="009A76E3" w:rsidP="00604895">
      <w:pPr>
        <w:tabs>
          <w:tab w:val="center" w:pos="4961"/>
          <w:tab w:val="right" w:pos="9922"/>
        </w:tabs>
        <w:spacing w:before="120" w:after="120"/>
        <w:rPr>
          <w:rFonts w:eastAsia="Times New Roman"/>
          <w:szCs w:val="28"/>
        </w:rPr>
      </w:pPr>
    </w:p>
    <w:p w14:paraId="0F9CEEA2" w14:textId="77777777" w:rsidR="009A76E3" w:rsidRDefault="009A76E3" w:rsidP="00604895">
      <w:pPr>
        <w:tabs>
          <w:tab w:val="center" w:pos="4961"/>
          <w:tab w:val="right" w:pos="9922"/>
        </w:tabs>
        <w:spacing w:before="120" w:after="120"/>
        <w:rPr>
          <w:rFonts w:eastAsia="Times New Roman"/>
          <w:szCs w:val="28"/>
        </w:rPr>
      </w:pPr>
    </w:p>
    <w:p w14:paraId="127B6AA3" w14:textId="77777777" w:rsidR="009A76E3" w:rsidRDefault="009A76E3" w:rsidP="00604895">
      <w:pPr>
        <w:tabs>
          <w:tab w:val="center" w:pos="4961"/>
          <w:tab w:val="right" w:pos="9922"/>
        </w:tabs>
        <w:spacing w:before="120" w:after="120"/>
        <w:rPr>
          <w:rFonts w:eastAsia="Times New Roman"/>
          <w:szCs w:val="28"/>
        </w:rPr>
      </w:pPr>
    </w:p>
    <w:p w14:paraId="23B6A205" w14:textId="38EBAFEB" w:rsidR="009A76E3" w:rsidRDefault="009A76E3" w:rsidP="00604895">
      <w:pPr>
        <w:tabs>
          <w:tab w:val="center" w:pos="4961"/>
          <w:tab w:val="right" w:pos="9922"/>
        </w:tabs>
        <w:spacing w:before="120" w:after="120"/>
        <w:rPr>
          <w:rFonts w:eastAsia="Times New Roman"/>
          <w:szCs w:val="28"/>
        </w:rPr>
      </w:pPr>
    </w:p>
    <w:p w14:paraId="30725323" w14:textId="77777777" w:rsidR="00604895" w:rsidRPr="0083595A" w:rsidRDefault="00604895" w:rsidP="0083595A">
      <w:pPr>
        <w:jc w:val="left"/>
        <w:rPr>
          <w:rFonts w:eastAsia="Times New Roman"/>
          <w:szCs w:val="28"/>
        </w:rPr>
        <w:sectPr w:rsidR="00604895" w:rsidRPr="0083595A" w:rsidSect="00866064">
          <w:headerReference w:type="default" r:id="rId10"/>
          <w:footerReference w:type="default" r:id="rId11"/>
          <w:headerReference w:type="first" r:id="rId12"/>
          <w:footerReference w:type="first" r:id="rId13"/>
          <w:type w:val="continuous"/>
          <w:pgSz w:w="11906" w:h="16838"/>
          <w:pgMar w:top="993" w:right="340" w:bottom="340" w:left="1134" w:header="283" w:footer="0" w:gutter="0"/>
          <w:pgNumType w:start="2"/>
          <w:cols w:space="708"/>
          <w:titlePg/>
          <w:docGrid w:linePitch="382"/>
        </w:sectPr>
      </w:pPr>
      <w:bookmarkStart w:id="1" w:name="r3"/>
    </w:p>
    <w:bookmarkEnd w:id="1"/>
    <w:p w14:paraId="2CEC3DD5" w14:textId="77777777" w:rsidR="00A53F68" w:rsidRPr="009A76E3" w:rsidRDefault="009A76E3" w:rsidP="00BE075C">
      <w:pPr>
        <w:rPr>
          <w:b w:val="0"/>
        </w:rPr>
      </w:pPr>
      <w:r>
        <w:rPr>
          <w:b w:val="0"/>
        </w:rPr>
        <w:lastRenderedPageBreak/>
        <w:t>СОДЕРЖАНИЕ</w:t>
      </w:r>
    </w:p>
    <w:p w14:paraId="4EDCC5E1" w14:textId="3FB7C900" w:rsidR="009F25F6" w:rsidRDefault="009F25F6" w:rsidP="002533C4">
      <w:pPr>
        <w:spacing w:line="360" w:lineRule="auto"/>
        <w:jc w:val="left"/>
        <w:rPr>
          <w:b w:val="0"/>
          <w:caps/>
        </w:rPr>
      </w:pPr>
      <w:bookmarkStart w:id="2" w:name="r4"/>
    </w:p>
    <w:p w14:paraId="0207578B" w14:textId="0A323D67" w:rsidR="00383AAA" w:rsidRDefault="00AF264F">
      <w:pPr>
        <w:pStyle w:val="16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r>
        <w:rPr>
          <w:b/>
          <w:szCs w:val="20"/>
        </w:rPr>
        <w:fldChar w:fldCharType="begin"/>
      </w:r>
      <w:r w:rsidR="00DE4E0A">
        <w:rPr>
          <w:b/>
          <w:szCs w:val="20"/>
        </w:rPr>
        <w:instrText xml:space="preserve"> TOC \o "1-3" \h \z \t "ЗАГОЛОВОК;1" </w:instrText>
      </w:r>
      <w:r>
        <w:rPr>
          <w:b/>
          <w:szCs w:val="20"/>
        </w:rPr>
        <w:fldChar w:fldCharType="separate"/>
      </w:r>
      <w:hyperlink w:anchor="_Toc144490350" w:history="1">
        <w:r w:rsidR="00383AAA" w:rsidRPr="002F0A53">
          <w:rPr>
            <w:rStyle w:val="af0"/>
          </w:rPr>
          <w:t>ВВЕДЕНИЕ</w:t>
        </w:r>
        <w:r w:rsidR="00383AAA">
          <w:rPr>
            <w:webHidden/>
          </w:rPr>
          <w:tab/>
        </w:r>
        <w:r w:rsidR="00383AAA">
          <w:rPr>
            <w:webHidden/>
          </w:rPr>
          <w:fldChar w:fldCharType="begin"/>
        </w:r>
        <w:r w:rsidR="00383AAA">
          <w:rPr>
            <w:webHidden/>
          </w:rPr>
          <w:instrText xml:space="preserve"> PAGEREF _Toc144490350 \h </w:instrText>
        </w:r>
        <w:r w:rsidR="00383AAA">
          <w:rPr>
            <w:webHidden/>
          </w:rPr>
        </w:r>
        <w:r w:rsidR="00383AAA">
          <w:rPr>
            <w:webHidden/>
          </w:rPr>
          <w:fldChar w:fldCharType="separate"/>
        </w:r>
        <w:r w:rsidR="00383AAA">
          <w:rPr>
            <w:webHidden/>
          </w:rPr>
          <w:t>5</w:t>
        </w:r>
        <w:r w:rsidR="00383AAA">
          <w:rPr>
            <w:webHidden/>
          </w:rPr>
          <w:fldChar w:fldCharType="end"/>
        </w:r>
      </w:hyperlink>
    </w:p>
    <w:p w14:paraId="6EB62C69" w14:textId="611A97C5" w:rsidR="00383AAA" w:rsidRDefault="00383AAA">
      <w:pPr>
        <w:pStyle w:val="16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144490351" w:history="1">
        <w:r w:rsidRPr="002F0A53">
          <w:rPr>
            <w:rStyle w:val="af0"/>
          </w:rPr>
          <w:t>1 Классический метод расчета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_Toc144490351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5DD2ABD6" w14:textId="4201910D" w:rsidR="00383AAA" w:rsidRDefault="00383AAA">
      <w:pPr>
        <w:pStyle w:val="16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144490352" w:history="1">
        <w:r w:rsidRPr="002F0A53">
          <w:rPr>
            <w:rStyle w:val="af0"/>
          </w:rPr>
          <w:t>2 Операторный метод расчета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_Toc144490352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76170CAD" w14:textId="5B18E771" w:rsidR="00383AAA" w:rsidRDefault="00383AAA">
      <w:pPr>
        <w:pStyle w:val="16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144490353" w:history="1">
        <w:r w:rsidRPr="002F0A53">
          <w:rPr>
            <w:rStyle w:val="af0"/>
            <w:caps/>
          </w:rPr>
          <w:t>Заключение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_Toc144490353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6D4E442D" w14:textId="2809D0A5" w:rsidR="00383AAA" w:rsidRDefault="00383AAA">
      <w:pPr>
        <w:pStyle w:val="16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144490354" w:history="1">
        <w:r w:rsidRPr="002F0A53">
          <w:rPr>
            <w:rStyle w:val="af0"/>
            <w:caps/>
          </w:rPr>
          <w:t>Список использованных источников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_Toc144490354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A836AEB" w14:textId="1710FEB0" w:rsidR="009F25F6" w:rsidRDefault="00AF264F" w:rsidP="00CD629F">
      <w:pPr>
        <w:ind w:left="284"/>
        <w:jc w:val="left"/>
      </w:pPr>
      <w:r>
        <w:rPr>
          <w:b w:val="0"/>
          <w:bCs/>
          <w:szCs w:val="20"/>
        </w:rPr>
        <w:fldChar w:fldCharType="end"/>
      </w:r>
    </w:p>
    <w:p w14:paraId="2EA98BDE" w14:textId="77777777" w:rsidR="00DE447E" w:rsidRDefault="00DE447E" w:rsidP="00F42050">
      <w:pPr>
        <w:pStyle w:val="afff"/>
      </w:pPr>
    </w:p>
    <w:p w14:paraId="6D381EC0" w14:textId="77777777" w:rsidR="004270AA" w:rsidRDefault="004270AA" w:rsidP="00CD629F">
      <w:pPr>
        <w:ind w:left="284"/>
        <w:jc w:val="left"/>
      </w:pPr>
    </w:p>
    <w:p w14:paraId="40643FD6" w14:textId="51DA3BB1" w:rsidR="00DE447E" w:rsidRDefault="00DE447E" w:rsidP="006E0AE6">
      <w:pPr>
        <w:jc w:val="left"/>
        <w:rPr>
          <w:b w:val="0"/>
          <w:caps/>
        </w:rPr>
        <w:sectPr w:rsidR="00DE447E" w:rsidSect="00866064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/>
          <w:pgMar w:top="851" w:right="340" w:bottom="340" w:left="1148" w:header="283" w:footer="0" w:gutter="0"/>
          <w:pgNumType w:start="1"/>
          <w:cols w:space="708"/>
          <w:titlePg/>
          <w:docGrid w:linePitch="382"/>
        </w:sectPr>
      </w:pPr>
    </w:p>
    <w:p w14:paraId="6435C6FA" w14:textId="77777777" w:rsidR="00DE447E" w:rsidRPr="00377AF7" w:rsidRDefault="00DE4E0A" w:rsidP="009C2767">
      <w:pPr>
        <w:pStyle w:val="afff"/>
      </w:pPr>
      <w:bookmarkStart w:id="3" w:name="_Toc144490350"/>
      <w:r>
        <w:lastRenderedPageBreak/>
        <w:t>ВВЕДЕНИЕ</w:t>
      </w:r>
      <w:bookmarkEnd w:id="3"/>
    </w:p>
    <w:p w14:paraId="7E1F5090" w14:textId="77777777" w:rsidR="00DE447E" w:rsidRDefault="00DE447E" w:rsidP="002533C4">
      <w:pPr>
        <w:spacing w:line="360" w:lineRule="auto"/>
        <w:rPr>
          <w:b w:val="0"/>
          <w:caps/>
        </w:rPr>
      </w:pPr>
    </w:p>
    <w:p w14:paraId="4A1BF0C0" w14:textId="40E7F450" w:rsidR="00DE447E" w:rsidRDefault="009C2767" w:rsidP="00DE447E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Курсовая работа направлена на закрепление навыков расчета переходных процессов в электрических цепях с сосредоточенными параметрами.</w:t>
      </w:r>
    </w:p>
    <w:p w14:paraId="4A903AD0" w14:textId="77777777" w:rsidR="00FC3A43" w:rsidRDefault="00FC3A43" w:rsidP="00DE447E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Переходный процесс – это процесс перехода из одного стационарного состояния в другое стационарное состояние. Они возни</w:t>
      </w:r>
      <w:r w:rsidRPr="00FC3A43">
        <w:rPr>
          <w:b w:val="0"/>
        </w:rPr>
        <w:t>кают в результате включений и отключений цепей и отдельных участков или аварийных режимов, например, коротких замыканий, обрывов цепей, а также скачкообразных изменений параметров. Все эти изменения носят название коммутации. После коммутации в цепи возникает пе</w:t>
      </w:r>
      <w:r>
        <w:rPr>
          <w:b w:val="0"/>
        </w:rPr>
        <w:t>реходный процесс, который теоре</w:t>
      </w:r>
      <w:r w:rsidRPr="00FC3A43">
        <w:rPr>
          <w:b w:val="0"/>
        </w:rPr>
        <w:t xml:space="preserve">тически длится бесконечно долго. Однако фактическое время переходного процесса в подавляющем большинстве случаев чрезвычайно мало. </w:t>
      </w:r>
    </w:p>
    <w:p w14:paraId="1D946985" w14:textId="0E721B5B" w:rsidR="009C2767" w:rsidRPr="009A76E3" w:rsidRDefault="00FC3A43" w:rsidP="00DE447E">
      <w:pPr>
        <w:spacing w:line="360" w:lineRule="auto"/>
        <w:ind w:left="142" w:right="227" w:firstLine="709"/>
        <w:jc w:val="both"/>
        <w:rPr>
          <w:b w:val="0"/>
        </w:rPr>
      </w:pPr>
      <w:r w:rsidRPr="00FC3A43">
        <w:rPr>
          <w:b w:val="0"/>
        </w:rPr>
        <w:t>Тем не менее, на отдельных участках цепи мо</w:t>
      </w:r>
      <w:r>
        <w:rPr>
          <w:b w:val="0"/>
        </w:rPr>
        <w:t>гут возникать большие перенапря</w:t>
      </w:r>
      <w:r w:rsidRPr="00FC3A43">
        <w:rPr>
          <w:b w:val="0"/>
        </w:rPr>
        <w:t>жения или скачки тока, которые спосо</w:t>
      </w:r>
      <w:r>
        <w:rPr>
          <w:b w:val="0"/>
        </w:rPr>
        <w:t>бны не только нарушить режим ра</w:t>
      </w:r>
      <w:r w:rsidRPr="00FC3A43">
        <w:rPr>
          <w:b w:val="0"/>
        </w:rPr>
        <w:t>боты цепи, но и привести к порче обору</w:t>
      </w:r>
      <w:r>
        <w:rPr>
          <w:b w:val="0"/>
        </w:rPr>
        <w:t>дования. С физической точки зре</w:t>
      </w:r>
      <w:r w:rsidRPr="00FC3A43">
        <w:rPr>
          <w:b w:val="0"/>
        </w:rPr>
        <w:t>ния переходные процессы в цепях обу</w:t>
      </w:r>
      <w:r>
        <w:rPr>
          <w:b w:val="0"/>
        </w:rPr>
        <w:t>словлены наличием емкостей и ин</w:t>
      </w:r>
      <w:r w:rsidRPr="00FC3A43">
        <w:rPr>
          <w:b w:val="0"/>
        </w:rPr>
        <w:t>дуктивностей, способных аккумулирова</w:t>
      </w:r>
      <w:r>
        <w:rPr>
          <w:b w:val="0"/>
        </w:rPr>
        <w:t>ть энергию электрического и маг</w:t>
      </w:r>
      <w:r w:rsidRPr="00FC3A43">
        <w:rPr>
          <w:b w:val="0"/>
        </w:rPr>
        <w:t>нитного полей. Если бы цепь не содержа</w:t>
      </w:r>
      <w:r>
        <w:rPr>
          <w:b w:val="0"/>
        </w:rPr>
        <w:t>ла указанных элементов и состоя</w:t>
      </w:r>
      <w:r w:rsidRPr="00FC3A43">
        <w:rPr>
          <w:b w:val="0"/>
        </w:rPr>
        <w:t>ла бы только из активных сопротивлений,</w:t>
      </w:r>
      <w:r>
        <w:rPr>
          <w:b w:val="0"/>
        </w:rPr>
        <w:t xml:space="preserve"> то переход её из одного стацио</w:t>
      </w:r>
      <w:r w:rsidRPr="00FC3A43">
        <w:rPr>
          <w:b w:val="0"/>
        </w:rPr>
        <w:t>нарного состояния в другое происходил бы мгновенно. В реальности это не происходит ввиду того, что энергия электрических и магнитных полей, запасенных в реактивных элементах, не могут измениться скачком.</w:t>
      </w:r>
    </w:p>
    <w:p w14:paraId="2CEFDA4E" w14:textId="77777777" w:rsidR="00DE447E" w:rsidRDefault="00DE447E" w:rsidP="00DE447E">
      <w:pPr>
        <w:rPr>
          <w:b w:val="0"/>
          <w:caps/>
        </w:rPr>
      </w:pPr>
    </w:p>
    <w:p w14:paraId="0896B30A" w14:textId="41D73D61" w:rsidR="00DE447E" w:rsidRDefault="00DE447E" w:rsidP="006E0AE6">
      <w:pPr>
        <w:jc w:val="left"/>
        <w:rPr>
          <w:b w:val="0"/>
          <w:caps/>
        </w:rPr>
        <w:sectPr w:rsidR="00DE447E" w:rsidSect="00ED7E6C">
          <w:headerReference w:type="first" r:id="rId18"/>
          <w:footerReference w:type="first" r:id="rId19"/>
          <w:pgSz w:w="11906" w:h="16838"/>
          <w:pgMar w:top="851" w:right="340" w:bottom="340" w:left="1148" w:header="283" w:footer="0" w:gutter="0"/>
          <w:pgNumType w:start="5"/>
          <w:cols w:space="708"/>
          <w:titlePg/>
          <w:docGrid w:linePitch="382"/>
        </w:sectPr>
      </w:pPr>
    </w:p>
    <w:p w14:paraId="185F2BCD" w14:textId="7864F2B7" w:rsidR="000310B2" w:rsidRPr="00DE4E0A" w:rsidRDefault="00377AF7" w:rsidP="002533C4">
      <w:pPr>
        <w:pStyle w:val="11"/>
        <w:spacing w:line="360" w:lineRule="auto"/>
      </w:pPr>
      <w:bookmarkStart w:id="4" w:name="_Toc407368658"/>
      <w:bookmarkStart w:id="5" w:name="_Toc407369161"/>
      <w:bookmarkStart w:id="6" w:name="_Toc433789932"/>
      <w:bookmarkStart w:id="7" w:name="_Toc144490351"/>
      <w:bookmarkEnd w:id="2"/>
      <w:r w:rsidRPr="00DE4E0A">
        <w:lastRenderedPageBreak/>
        <w:t xml:space="preserve">1 </w:t>
      </w:r>
      <w:r w:rsidR="00887539">
        <w:t>Классический</w:t>
      </w:r>
      <w:r w:rsidR="001A3913">
        <w:t xml:space="preserve"> </w:t>
      </w:r>
      <w:r w:rsidR="00887539">
        <w:t>метод расчета</w:t>
      </w:r>
      <w:bookmarkEnd w:id="7"/>
    </w:p>
    <w:p w14:paraId="66DAD7BD" w14:textId="77777777" w:rsidR="00E85D96" w:rsidRDefault="00E85D96" w:rsidP="00E85D96">
      <w:pPr>
        <w:spacing w:line="360" w:lineRule="auto"/>
        <w:ind w:left="142" w:right="227" w:firstLine="709"/>
        <w:jc w:val="both"/>
        <w:rPr>
          <w:b w:val="0"/>
        </w:rPr>
      </w:pPr>
    </w:p>
    <w:p w14:paraId="42F0E59F" w14:textId="72AD3783" w:rsidR="00E85D96" w:rsidRDefault="00E85D96" w:rsidP="00E50C12">
      <w:pPr>
        <w:spacing w:line="360" w:lineRule="auto"/>
        <w:ind w:right="227"/>
        <w:jc w:val="both"/>
        <w:rPr>
          <w:b w:val="0"/>
        </w:rPr>
      </w:pPr>
    </w:p>
    <w:p w14:paraId="7A37990B" w14:textId="052EBEF1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6D5FD54D" w14:textId="07F4FFF5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D0C17AB" w14:textId="59A44634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0E260C37" w14:textId="14FD8D92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E2CC7BE" w14:textId="1AF8DB65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8056A09" w14:textId="6A7D8CF7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6D95DEE2" w14:textId="47A45FCA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07FBA453" w14:textId="1696D2E3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332517AC" w14:textId="1BC3D6E3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43177F4F" w14:textId="643312AC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1660344B" w14:textId="7B7E3381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338ADC4B" w14:textId="7E301F8B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173709D7" w14:textId="558B064F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17DE475" w14:textId="645E33A7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0CF08555" w14:textId="7355495D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9EC6DCC" w14:textId="17A196A9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D1D87F2" w14:textId="43958626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A4830F3" w14:textId="33F361B3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1AF7D809" w14:textId="327FE191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6EFD3C88" w14:textId="3B4D6FD4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4C7E079" w14:textId="30F93864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63F526AC" w14:textId="42B21245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4473B151" w14:textId="38A1B973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F5440A7" w14:textId="7F0F400E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071955EC" w14:textId="618A34FD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0E1FB564" w14:textId="724BEA4D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65688C2C" w14:textId="2807D8D7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01685C0" w14:textId="17ECF726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78D22B5E" w14:textId="7FEC3B41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4AA17D6" w14:textId="619F810E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3F26D22C" w14:textId="5C92A9E2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018C2E8E" w14:textId="771CB083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2AC94B7" w14:textId="6D02EEDD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4927F96" w14:textId="229E5736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F846D4A" w14:textId="653E857F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A94336D" w14:textId="1291BC33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7BEDAA12" w14:textId="4AE16580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43FFCA1F" w14:textId="23862191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6BC27AD0" w14:textId="24AD5941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945C737" w14:textId="507D74D8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77F85F27" w14:textId="1F9F97A4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48893250" w14:textId="1EA3F5DA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131B69DD" w14:textId="658D58DE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7A972D7D" w14:textId="65431C38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5A9E74E5" w14:textId="4E26361E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AF6F1CB" w14:textId="77777777" w:rsidR="00887539" w:rsidRDefault="00887539" w:rsidP="00E50C12">
      <w:pPr>
        <w:spacing w:line="360" w:lineRule="auto"/>
        <w:ind w:right="227"/>
        <w:jc w:val="both"/>
        <w:rPr>
          <w:b w:val="0"/>
        </w:rPr>
      </w:pPr>
    </w:p>
    <w:p w14:paraId="2EA5D35D" w14:textId="7C025745" w:rsidR="00377AF7" w:rsidRDefault="00377AF7">
      <w:pPr>
        <w:jc w:val="left"/>
      </w:pPr>
    </w:p>
    <w:p w14:paraId="00DAEAC8" w14:textId="6EF04F6F" w:rsidR="00887539" w:rsidRDefault="00887539">
      <w:pPr>
        <w:jc w:val="left"/>
      </w:pPr>
    </w:p>
    <w:p w14:paraId="14243DED" w14:textId="24D40065" w:rsidR="00887539" w:rsidRDefault="00887539">
      <w:pPr>
        <w:jc w:val="left"/>
      </w:pPr>
    </w:p>
    <w:p w14:paraId="741FDB2F" w14:textId="18906F2E" w:rsidR="00887539" w:rsidRDefault="00887539">
      <w:pPr>
        <w:jc w:val="left"/>
      </w:pPr>
    </w:p>
    <w:p w14:paraId="78060050" w14:textId="309DDBB1" w:rsidR="00887539" w:rsidRDefault="00887539">
      <w:pPr>
        <w:jc w:val="left"/>
      </w:pPr>
    </w:p>
    <w:p w14:paraId="3301E7B9" w14:textId="5FB47BFF" w:rsidR="00887539" w:rsidRDefault="00887539">
      <w:pPr>
        <w:jc w:val="left"/>
      </w:pPr>
    </w:p>
    <w:p w14:paraId="2A05C34C" w14:textId="59E8C8D0" w:rsidR="00887539" w:rsidRDefault="00887539">
      <w:pPr>
        <w:jc w:val="left"/>
      </w:pPr>
    </w:p>
    <w:p w14:paraId="526CBBDD" w14:textId="5A9D7639" w:rsidR="00887539" w:rsidRDefault="00887539">
      <w:pPr>
        <w:jc w:val="left"/>
      </w:pPr>
    </w:p>
    <w:p w14:paraId="65CD4132" w14:textId="280DB12A" w:rsidR="001A3913" w:rsidRDefault="001A3913">
      <w:pPr>
        <w:jc w:val="left"/>
      </w:pPr>
    </w:p>
    <w:p w14:paraId="30526B21" w14:textId="76F47123" w:rsidR="001A3913" w:rsidRDefault="001A3913">
      <w:pPr>
        <w:jc w:val="left"/>
      </w:pPr>
    </w:p>
    <w:p w14:paraId="1AA53EE2" w14:textId="1DECA51A" w:rsidR="001A3913" w:rsidRDefault="001A3913">
      <w:pPr>
        <w:jc w:val="left"/>
      </w:pPr>
    </w:p>
    <w:p w14:paraId="1A86ABA4" w14:textId="2A5387C3" w:rsidR="001A3913" w:rsidRDefault="001A3913">
      <w:pPr>
        <w:jc w:val="left"/>
      </w:pPr>
    </w:p>
    <w:p w14:paraId="618C1150" w14:textId="37DE4545" w:rsidR="001A3913" w:rsidRDefault="001A3913">
      <w:pPr>
        <w:jc w:val="left"/>
      </w:pPr>
    </w:p>
    <w:p w14:paraId="65143FCE" w14:textId="3B5B6ABA" w:rsidR="001A3913" w:rsidRDefault="001A3913">
      <w:pPr>
        <w:jc w:val="left"/>
      </w:pPr>
    </w:p>
    <w:p w14:paraId="3D1A34E4" w14:textId="2345ED94" w:rsidR="001A3913" w:rsidRDefault="001A3913">
      <w:pPr>
        <w:jc w:val="left"/>
      </w:pPr>
    </w:p>
    <w:p w14:paraId="4CB80DDF" w14:textId="59E61D09" w:rsidR="001A3913" w:rsidRDefault="001A3913">
      <w:pPr>
        <w:jc w:val="left"/>
      </w:pPr>
    </w:p>
    <w:p w14:paraId="6BF4CE2A" w14:textId="6DEAF1D1" w:rsidR="001A3913" w:rsidRDefault="001A3913">
      <w:pPr>
        <w:jc w:val="left"/>
      </w:pPr>
    </w:p>
    <w:p w14:paraId="694BC247" w14:textId="3B6371AB" w:rsidR="001A3913" w:rsidRDefault="001A3913">
      <w:pPr>
        <w:jc w:val="left"/>
      </w:pPr>
    </w:p>
    <w:p w14:paraId="710C7B0C" w14:textId="403D3762" w:rsidR="001A3913" w:rsidRDefault="001A3913">
      <w:pPr>
        <w:jc w:val="left"/>
      </w:pPr>
    </w:p>
    <w:p w14:paraId="07828C3D" w14:textId="4B9B524F" w:rsidR="001A3913" w:rsidRDefault="001A3913">
      <w:pPr>
        <w:jc w:val="left"/>
      </w:pPr>
    </w:p>
    <w:p w14:paraId="20B1870E" w14:textId="7C449563" w:rsidR="001A3913" w:rsidRDefault="001A3913">
      <w:pPr>
        <w:jc w:val="left"/>
      </w:pPr>
    </w:p>
    <w:p w14:paraId="6E23EF72" w14:textId="5C79602C" w:rsidR="001A3913" w:rsidRDefault="001A3913">
      <w:pPr>
        <w:jc w:val="left"/>
      </w:pPr>
    </w:p>
    <w:p w14:paraId="376B60A9" w14:textId="07BB97C2" w:rsidR="001A3913" w:rsidRDefault="001A3913">
      <w:pPr>
        <w:jc w:val="left"/>
      </w:pPr>
    </w:p>
    <w:p w14:paraId="42B9A1ED" w14:textId="3E257F31" w:rsidR="001A3913" w:rsidRDefault="001A3913">
      <w:pPr>
        <w:jc w:val="left"/>
      </w:pPr>
    </w:p>
    <w:p w14:paraId="3F8D6221" w14:textId="44B3BB4E" w:rsidR="001A3913" w:rsidRDefault="001A3913">
      <w:pPr>
        <w:jc w:val="left"/>
      </w:pPr>
    </w:p>
    <w:p w14:paraId="3E2578E0" w14:textId="0C704EC4" w:rsidR="001A3913" w:rsidRDefault="001A3913">
      <w:pPr>
        <w:jc w:val="left"/>
      </w:pPr>
    </w:p>
    <w:p w14:paraId="4B8A7FE8" w14:textId="3269AFEC" w:rsidR="001A3913" w:rsidRDefault="001A3913">
      <w:pPr>
        <w:jc w:val="left"/>
      </w:pPr>
    </w:p>
    <w:p w14:paraId="1B8ED1C5" w14:textId="0537C361" w:rsidR="001A3913" w:rsidRDefault="001A3913">
      <w:pPr>
        <w:jc w:val="left"/>
      </w:pPr>
    </w:p>
    <w:p w14:paraId="474F18CF" w14:textId="2DA88DFA" w:rsidR="001A3913" w:rsidRDefault="001A3913">
      <w:pPr>
        <w:jc w:val="left"/>
      </w:pPr>
    </w:p>
    <w:p w14:paraId="365B7D39" w14:textId="6972447A" w:rsidR="001A3913" w:rsidRDefault="001A3913">
      <w:pPr>
        <w:jc w:val="left"/>
      </w:pPr>
    </w:p>
    <w:p w14:paraId="5FB9DACE" w14:textId="64D0D619" w:rsidR="001A3913" w:rsidRDefault="001A3913">
      <w:pPr>
        <w:jc w:val="left"/>
      </w:pPr>
    </w:p>
    <w:p w14:paraId="3AB25C17" w14:textId="71AA2014" w:rsidR="001A3913" w:rsidRDefault="001A3913">
      <w:pPr>
        <w:jc w:val="left"/>
      </w:pPr>
    </w:p>
    <w:p w14:paraId="269D9175" w14:textId="205A4D95" w:rsidR="001A3913" w:rsidRDefault="001A3913">
      <w:pPr>
        <w:jc w:val="left"/>
      </w:pPr>
    </w:p>
    <w:p w14:paraId="435F12D0" w14:textId="12327ABC" w:rsidR="001A3913" w:rsidRDefault="001A3913">
      <w:pPr>
        <w:jc w:val="left"/>
      </w:pPr>
    </w:p>
    <w:p w14:paraId="359B2FC0" w14:textId="0DDB9ACB" w:rsidR="001A3913" w:rsidRDefault="001A3913">
      <w:pPr>
        <w:jc w:val="left"/>
      </w:pPr>
    </w:p>
    <w:p w14:paraId="3CCE23BB" w14:textId="1928FDD5" w:rsidR="001A3913" w:rsidRDefault="001A3913">
      <w:pPr>
        <w:jc w:val="left"/>
      </w:pPr>
    </w:p>
    <w:p w14:paraId="549E9DA8" w14:textId="63A5F387" w:rsidR="001A3913" w:rsidRDefault="001A3913">
      <w:pPr>
        <w:jc w:val="left"/>
      </w:pPr>
    </w:p>
    <w:p w14:paraId="707C8012" w14:textId="5321B92B" w:rsidR="001A3913" w:rsidRDefault="001A3913">
      <w:pPr>
        <w:jc w:val="left"/>
      </w:pPr>
    </w:p>
    <w:p w14:paraId="4FC99344" w14:textId="0B4EDE1D" w:rsidR="001A3913" w:rsidRDefault="001A3913">
      <w:pPr>
        <w:jc w:val="left"/>
      </w:pPr>
    </w:p>
    <w:p w14:paraId="6BABC471" w14:textId="1040A548" w:rsidR="001A3913" w:rsidRDefault="001A3913">
      <w:pPr>
        <w:jc w:val="left"/>
      </w:pPr>
    </w:p>
    <w:p w14:paraId="1B117AA0" w14:textId="2F610C4F" w:rsidR="001A3913" w:rsidRDefault="001A3913">
      <w:pPr>
        <w:jc w:val="left"/>
      </w:pPr>
    </w:p>
    <w:p w14:paraId="3921FED4" w14:textId="67D62D5A" w:rsidR="001A3913" w:rsidRDefault="001A3913">
      <w:pPr>
        <w:jc w:val="left"/>
      </w:pPr>
    </w:p>
    <w:p w14:paraId="1E96BF7F" w14:textId="5593B1AA" w:rsidR="001A3913" w:rsidRDefault="001A3913">
      <w:pPr>
        <w:jc w:val="left"/>
      </w:pPr>
    </w:p>
    <w:p w14:paraId="1E13BC8C" w14:textId="7FD04FAB" w:rsidR="001A3913" w:rsidRDefault="001A3913">
      <w:pPr>
        <w:jc w:val="left"/>
      </w:pPr>
    </w:p>
    <w:p w14:paraId="758D4981" w14:textId="69464ECC" w:rsidR="001A3913" w:rsidRDefault="001A3913">
      <w:pPr>
        <w:jc w:val="left"/>
      </w:pPr>
    </w:p>
    <w:p w14:paraId="4949C6E5" w14:textId="4A9B8883" w:rsidR="001A3913" w:rsidRDefault="001A3913">
      <w:pPr>
        <w:jc w:val="left"/>
      </w:pPr>
    </w:p>
    <w:p w14:paraId="4BD0F842" w14:textId="6EFE1D9E" w:rsidR="001A3913" w:rsidRDefault="001A3913">
      <w:pPr>
        <w:jc w:val="left"/>
      </w:pPr>
    </w:p>
    <w:p w14:paraId="25C31DE0" w14:textId="088E955E" w:rsidR="001A3913" w:rsidRDefault="001A3913">
      <w:pPr>
        <w:jc w:val="left"/>
      </w:pPr>
    </w:p>
    <w:p w14:paraId="6104F6B0" w14:textId="2CEE0A8D" w:rsidR="001A3913" w:rsidRDefault="001A3913">
      <w:pPr>
        <w:jc w:val="left"/>
      </w:pPr>
    </w:p>
    <w:p w14:paraId="43179232" w14:textId="7AAABDE1" w:rsidR="001A3913" w:rsidRDefault="001A3913">
      <w:pPr>
        <w:jc w:val="left"/>
      </w:pPr>
    </w:p>
    <w:p w14:paraId="03436298" w14:textId="76815885" w:rsidR="001A3913" w:rsidRDefault="001A3913">
      <w:pPr>
        <w:jc w:val="left"/>
      </w:pPr>
    </w:p>
    <w:p w14:paraId="5B2DD0F0" w14:textId="362C2D06" w:rsidR="001A3913" w:rsidRDefault="001A3913">
      <w:pPr>
        <w:jc w:val="left"/>
      </w:pPr>
    </w:p>
    <w:p w14:paraId="57C8156C" w14:textId="07F0B47A" w:rsidR="001A3913" w:rsidRDefault="001A3913">
      <w:pPr>
        <w:jc w:val="left"/>
      </w:pPr>
    </w:p>
    <w:p w14:paraId="38486F62" w14:textId="22548771" w:rsidR="001A3913" w:rsidRDefault="001A3913">
      <w:pPr>
        <w:jc w:val="left"/>
      </w:pPr>
    </w:p>
    <w:p w14:paraId="1FDCC4C2" w14:textId="5B7D8E4B" w:rsidR="001A3913" w:rsidRDefault="001A3913">
      <w:pPr>
        <w:jc w:val="left"/>
      </w:pPr>
    </w:p>
    <w:p w14:paraId="7AC8AE6E" w14:textId="6349B7A7" w:rsidR="001A3913" w:rsidRDefault="001A3913">
      <w:pPr>
        <w:jc w:val="left"/>
      </w:pPr>
    </w:p>
    <w:p w14:paraId="1E175CC8" w14:textId="655F2DC7" w:rsidR="001A3913" w:rsidRDefault="001A3913">
      <w:pPr>
        <w:jc w:val="left"/>
      </w:pPr>
    </w:p>
    <w:p w14:paraId="0F6C23DB" w14:textId="73032BD7" w:rsidR="001A3913" w:rsidRDefault="001A3913">
      <w:pPr>
        <w:jc w:val="left"/>
      </w:pPr>
    </w:p>
    <w:p w14:paraId="5BB5C2C7" w14:textId="429A0B58" w:rsidR="001A3913" w:rsidRDefault="001A3913">
      <w:pPr>
        <w:jc w:val="left"/>
      </w:pPr>
    </w:p>
    <w:p w14:paraId="2AB2171F" w14:textId="624983AC" w:rsidR="001A3913" w:rsidRDefault="001A3913">
      <w:pPr>
        <w:jc w:val="left"/>
      </w:pPr>
    </w:p>
    <w:p w14:paraId="394D4449" w14:textId="50513476" w:rsidR="001A3913" w:rsidRDefault="001A3913">
      <w:pPr>
        <w:jc w:val="left"/>
      </w:pPr>
    </w:p>
    <w:p w14:paraId="56568163" w14:textId="3D9028B0" w:rsidR="001A3913" w:rsidRDefault="001A3913">
      <w:pPr>
        <w:jc w:val="left"/>
      </w:pPr>
    </w:p>
    <w:p w14:paraId="5E75AAEC" w14:textId="58F361AB" w:rsidR="001A3913" w:rsidRDefault="001A3913">
      <w:pPr>
        <w:jc w:val="left"/>
      </w:pPr>
    </w:p>
    <w:p w14:paraId="0BF6C49A" w14:textId="134025F4" w:rsidR="001A3913" w:rsidRDefault="001A3913">
      <w:pPr>
        <w:jc w:val="left"/>
      </w:pPr>
    </w:p>
    <w:p w14:paraId="1EFCBC3D" w14:textId="6B35E6CA" w:rsidR="001A3913" w:rsidRDefault="001A3913">
      <w:pPr>
        <w:jc w:val="left"/>
      </w:pPr>
    </w:p>
    <w:p w14:paraId="0DE3C9A0" w14:textId="4B6DFC4A" w:rsidR="001A3913" w:rsidRDefault="001A3913">
      <w:pPr>
        <w:jc w:val="left"/>
      </w:pPr>
    </w:p>
    <w:p w14:paraId="55748C4E" w14:textId="7D348831" w:rsidR="001A3913" w:rsidRDefault="001A3913">
      <w:pPr>
        <w:jc w:val="left"/>
      </w:pPr>
    </w:p>
    <w:p w14:paraId="6359B74F" w14:textId="24DB7F95" w:rsidR="001A3913" w:rsidRDefault="001A3913">
      <w:pPr>
        <w:jc w:val="left"/>
      </w:pPr>
    </w:p>
    <w:p w14:paraId="13BA3685" w14:textId="0E1D3792" w:rsidR="001A3913" w:rsidRDefault="001A3913">
      <w:pPr>
        <w:jc w:val="left"/>
      </w:pPr>
    </w:p>
    <w:p w14:paraId="11E99A3C" w14:textId="5323A410" w:rsidR="001A3913" w:rsidRDefault="001A3913">
      <w:pPr>
        <w:jc w:val="left"/>
      </w:pPr>
    </w:p>
    <w:p w14:paraId="1959CE1C" w14:textId="133F63C0" w:rsidR="001A3913" w:rsidRDefault="001A3913">
      <w:pPr>
        <w:jc w:val="left"/>
      </w:pPr>
    </w:p>
    <w:p w14:paraId="01E282E3" w14:textId="5370479E" w:rsidR="001A3913" w:rsidRDefault="001A3913">
      <w:pPr>
        <w:jc w:val="left"/>
      </w:pPr>
    </w:p>
    <w:p w14:paraId="15785F21" w14:textId="6FD7DD2C" w:rsidR="001A3913" w:rsidRDefault="001A3913">
      <w:pPr>
        <w:jc w:val="left"/>
      </w:pPr>
    </w:p>
    <w:p w14:paraId="474CE0F6" w14:textId="0AA8238F" w:rsidR="001A3913" w:rsidRDefault="001A3913">
      <w:pPr>
        <w:jc w:val="left"/>
      </w:pPr>
    </w:p>
    <w:p w14:paraId="6F68EBAE" w14:textId="1FCB8A6D" w:rsidR="001A3913" w:rsidRDefault="001A3913">
      <w:pPr>
        <w:jc w:val="left"/>
      </w:pPr>
    </w:p>
    <w:p w14:paraId="5E8A3B68" w14:textId="2D1EEA5B" w:rsidR="001A3913" w:rsidRDefault="001A3913">
      <w:pPr>
        <w:jc w:val="left"/>
      </w:pPr>
    </w:p>
    <w:p w14:paraId="16115D7C" w14:textId="3AE3EB4B" w:rsidR="001A3913" w:rsidRDefault="001A3913">
      <w:pPr>
        <w:jc w:val="left"/>
      </w:pPr>
    </w:p>
    <w:p w14:paraId="54C67EA0" w14:textId="2999D2DF" w:rsidR="001A3913" w:rsidRDefault="001A3913">
      <w:pPr>
        <w:jc w:val="left"/>
      </w:pPr>
    </w:p>
    <w:p w14:paraId="0D3B789A" w14:textId="76CD95E3" w:rsidR="001A3913" w:rsidRDefault="001A3913">
      <w:pPr>
        <w:jc w:val="left"/>
      </w:pPr>
    </w:p>
    <w:p w14:paraId="47FC12A3" w14:textId="7C8AA66E" w:rsidR="001A3913" w:rsidRDefault="001A3913">
      <w:pPr>
        <w:jc w:val="left"/>
      </w:pPr>
    </w:p>
    <w:p w14:paraId="6E1FB614" w14:textId="2E90D51A" w:rsidR="001A3913" w:rsidRDefault="001A3913">
      <w:pPr>
        <w:jc w:val="left"/>
      </w:pPr>
    </w:p>
    <w:p w14:paraId="054C1BDE" w14:textId="635DD409" w:rsidR="001A3913" w:rsidRDefault="001A3913">
      <w:pPr>
        <w:jc w:val="left"/>
      </w:pPr>
    </w:p>
    <w:p w14:paraId="219C596E" w14:textId="6125E003" w:rsidR="001A3913" w:rsidRDefault="001A3913">
      <w:pPr>
        <w:jc w:val="left"/>
      </w:pPr>
    </w:p>
    <w:p w14:paraId="050FB014" w14:textId="3C71FF04" w:rsidR="001A3913" w:rsidRDefault="001A3913">
      <w:pPr>
        <w:jc w:val="left"/>
      </w:pPr>
    </w:p>
    <w:p w14:paraId="7C51001C" w14:textId="62490C8C" w:rsidR="001A3913" w:rsidRDefault="001A3913">
      <w:pPr>
        <w:jc w:val="left"/>
      </w:pPr>
    </w:p>
    <w:p w14:paraId="27733FD6" w14:textId="4E873845" w:rsidR="001A3913" w:rsidRDefault="001A3913">
      <w:pPr>
        <w:jc w:val="left"/>
      </w:pPr>
    </w:p>
    <w:p w14:paraId="34868A68" w14:textId="3D36BCB4" w:rsidR="001A3913" w:rsidRDefault="001A3913">
      <w:pPr>
        <w:jc w:val="left"/>
      </w:pPr>
    </w:p>
    <w:p w14:paraId="77F20899" w14:textId="26231353" w:rsidR="001A3913" w:rsidRDefault="001A3913">
      <w:pPr>
        <w:jc w:val="left"/>
      </w:pPr>
    </w:p>
    <w:p w14:paraId="2AA91D36" w14:textId="3DB8089C" w:rsidR="001A3913" w:rsidRDefault="001A3913">
      <w:pPr>
        <w:jc w:val="left"/>
      </w:pPr>
    </w:p>
    <w:p w14:paraId="582F24C2" w14:textId="304653F7" w:rsidR="001A3913" w:rsidRDefault="001A3913">
      <w:pPr>
        <w:jc w:val="left"/>
      </w:pPr>
    </w:p>
    <w:p w14:paraId="1510082B" w14:textId="1FCAC3D4" w:rsidR="001A3913" w:rsidRDefault="001A3913">
      <w:pPr>
        <w:jc w:val="left"/>
      </w:pPr>
    </w:p>
    <w:p w14:paraId="40C753C3" w14:textId="0A4A86EC" w:rsidR="001A3913" w:rsidRDefault="001A3913">
      <w:pPr>
        <w:jc w:val="left"/>
      </w:pPr>
    </w:p>
    <w:p w14:paraId="6826D41D" w14:textId="746B59AC" w:rsidR="001A3913" w:rsidRDefault="001A3913">
      <w:pPr>
        <w:jc w:val="left"/>
      </w:pPr>
    </w:p>
    <w:p w14:paraId="555C128B" w14:textId="52B15E73" w:rsidR="001A3913" w:rsidRDefault="001A3913">
      <w:pPr>
        <w:jc w:val="left"/>
      </w:pPr>
    </w:p>
    <w:p w14:paraId="798133F8" w14:textId="445705DC" w:rsidR="001A3913" w:rsidRDefault="001A3913">
      <w:pPr>
        <w:jc w:val="left"/>
      </w:pPr>
    </w:p>
    <w:p w14:paraId="5988A648" w14:textId="3EA7EEE8" w:rsidR="001A3913" w:rsidRDefault="001A3913">
      <w:pPr>
        <w:jc w:val="left"/>
      </w:pPr>
    </w:p>
    <w:p w14:paraId="4B851E4F" w14:textId="721CCDB5" w:rsidR="001A3913" w:rsidRDefault="001A3913">
      <w:pPr>
        <w:jc w:val="left"/>
      </w:pPr>
    </w:p>
    <w:p w14:paraId="560C8998" w14:textId="6306D0B6" w:rsidR="001A3913" w:rsidRDefault="001A3913">
      <w:pPr>
        <w:jc w:val="left"/>
      </w:pPr>
    </w:p>
    <w:p w14:paraId="376FF52D" w14:textId="55845152" w:rsidR="001A3913" w:rsidRDefault="001A3913">
      <w:pPr>
        <w:jc w:val="left"/>
      </w:pPr>
    </w:p>
    <w:p w14:paraId="50309BB8" w14:textId="77777777" w:rsidR="001A3913" w:rsidRDefault="001A3913">
      <w:pPr>
        <w:jc w:val="left"/>
      </w:pPr>
    </w:p>
    <w:p w14:paraId="13577DC2" w14:textId="4D9D7D4E" w:rsidR="00887539" w:rsidRDefault="00887539">
      <w:pPr>
        <w:jc w:val="left"/>
      </w:pPr>
    </w:p>
    <w:p w14:paraId="2DDD047C" w14:textId="77777777" w:rsidR="00ED7E6C" w:rsidRDefault="00ED7E6C">
      <w:pPr>
        <w:jc w:val="left"/>
      </w:pPr>
    </w:p>
    <w:p w14:paraId="3E509800" w14:textId="77777777" w:rsidR="00887539" w:rsidRDefault="00887539">
      <w:pPr>
        <w:jc w:val="left"/>
        <w:sectPr w:rsidR="00887539" w:rsidSect="00ED7E6C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/>
          <w:pgMar w:top="851" w:right="282" w:bottom="568" w:left="1418" w:header="283" w:footer="0" w:gutter="0"/>
          <w:pgNumType w:start="6"/>
          <w:cols w:space="708"/>
          <w:titlePg/>
          <w:docGrid w:linePitch="382"/>
        </w:sectPr>
      </w:pPr>
    </w:p>
    <w:p w14:paraId="2AAA5F05" w14:textId="72F6F799" w:rsidR="00377AF7" w:rsidRPr="00E85D96" w:rsidRDefault="00377AF7" w:rsidP="002533C4">
      <w:pPr>
        <w:pStyle w:val="11"/>
        <w:spacing w:line="360" w:lineRule="auto"/>
      </w:pPr>
      <w:bookmarkStart w:id="8" w:name="_Toc144490352"/>
      <w:r>
        <w:lastRenderedPageBreak/>
        <w:t xml:space="preserve">2 </w:t>
      </w:r>
      <w:r w:rsidR="00383AAA">
        <w:t>Операторный метод расчета</w:t>
      </w:r>
      <w:bookmarkEnd w:id="8"/>
    </w:p>
    <w:p w14:paraId="0F7DDC21" w14:textId="77777777" w:rsidR="00FE29B6" w:rsidRDefault="00FE29B6" w:rsidP="00FE29B6">
      <w:pPr>
        <w:spacing w:line="360" w:lineRule="auto"/>
        <w:ind w:left="142" w:right="227" w:firstLine="709"/>
        <w:jc w:val="both"/>
        <w:rPr>
          <w:b w:val="0"/>
        </w:rPr>
      </w:pPr>
    </w:p>
    <w:p w14:paraId="4F8757D4" w14:textId="77777777" w:rsidR="0026189F" w:rsidRDefault="0026189F" w:rsidP="00FE29B6">
      <w:pPr>
        <w:spacing w:line="360" w:lineRule="auto"/>
        <w:ind w:left="142" w:right="227" w:firstLine="709"/>
        <w:jc w:val="both"/>
        <w:rPr>
          <w:b w:val="0"/>
        </w:rPr>
      </w:pPr>
    </w:p>
    <w:p w14:paraId="16412F98" w14:textId="77777777" w:rsidR="00FE29B6" w:rsidRDefault="00FE29B6" w:rsidP="00FE29B6">
      <w:pPr>
        <w:spacing w:line="360" w:lineRule="auto"/>
        <w:ind w:left="142" w:right="227" w:firstLine="709"/>
        <w:jc w:val="both"/>
        <w:rPr>
          <w:b w:val="0"/>
        </w:rPr>
      </w:pPr>
    </w:p>
    <w:p w14:paraId="5DCB89F2" w14:textId="77777777" w:rsidR="00FE29B6" w:rsidRDefault="00FE29B6" w:rsidP="00FE29B6">
      <w:pPr>
        <w:spacing w:line="360" w:lineRule="auto"/>
        <w:ind w:left="142" w:right="227" w:firstLine="709"/>
        <w:jc w:val="both"/>
        <w:rPr>
          <w:b w:val="0"/>
        </w:rPr>
      </w:pPr>
    </w:p>
    <w:p w14:paraId="6477FDCD" w14:textId="77777777" w:rsidR="00FE29B6" w:rsidRPr="00FE29B6" w:rsidRDefault="00FE29B6" w:rsidP="00FE29B6">
      <w:pPr>
        <w:spacing w:line="360" w:lineRule="auto"/>
        <w:ind w:left="142" w:right="227" w:firstLine="709"/>
        <w:jc w:val="both"/>
        <w:rPr>
          <w:b w:val="0"/>
        </w:rPr>
      </w:pPr>
    </w:p>
    <w:p w14:paraId="6A508919" w14:textId="458AC3DA" w:rsidR="00377AF7" w:rsidRDefault="00377AF7" w:rsidP="00E92868">
      <w:pPr>
        <w:spacing w:line="360" w:lineRule="auto"/>
        <w:jc w:val="left"/>
      </w:pPr>
    </w:p>
    <w:p w14:paraId="77884CBF" w14:textId="12E46AE9" w:rsidR="00E92868" w:rsidRDefault="00E92868" w:rsidP="00E92868">
      <w:pPr>
        <w:spacing w:line="360" w:lineRule="auto"/>
        <w:jc w:val="left"/>
      </w:pPr>
    </w:p>
    <w:p w14:paraId="5FE62357" w14:textId="7E261F8E" w:rsidR="00E92868" w:rsidRDefault="00E92868" w:rsidP="00E92868">
      <w:pPr>
        <w:spacing w:line="360" w:lineRule="auto"/>
        <w:jc w:val="left"/>
      </w:pPr>
    </w:p>
    <w:p w14:paraId="17957F41" w14:textId="0A333DC8" w:rsidR="00E92868" w:rsidRDefault="00E92868" w:rsidP="00E92868">
      <w:pPr>
        <w:spacing w:line="360" w:lineRule="auto"/>
        <w:jc w:val="left"/>
      </w:pPr>
    </w:p>
    <w:p w14:paraId="6AD5DC79" w14:textId="1147C7F9" w:rsidR="00E92868" w:rsidRDefault="00E92868" w:rsidP="00E92868">
      <w:pPr>
        <w:spacing w:line="360" w:lineRule="auto"/>
        <w:jc w:val="left"/>
      </w:pPr>
    </w:p>
    <w:p w14:paraId="09CF6437" w14:textId="29121175" w:rsidR="00E92868" w:rsidRDefault="00E92868" w:rsidP="00E92868">
      <w:pPr>
        <w:spacing w:line="360" w:lineRule="auto"/>
        <w:jc w:val="left"/>
      </w:pPr>
    </w:p>
    <w:p w14:paraId="35347B43" w14:textId="0BCB6A2A" w:rsidR="00E92868" w:rsidRDefault="00E92868" w:rsidP="00E92868">
      <w:pPr>
        <w:spacing w:line="360" w:lineRule="auto"/>
        <w:jc w:val="left"/>
      </w:pPr>
    </w:p>
    <w:p w14:paraId="15B4805D" w14:textId="5E153F81" w:rsidR="00E92868" w:rsidRDefault="00E92868" w:rsidP="00E92868">
      <w:pPr>
        <w:spacing w:line="360" w:lineRule="auto"/>
        <w:jc w:val="left"/>
      </w:pPr>
    </w:p>
    <w:p w14:paraId="70322EEC" w14:textId="533594FE" w:rsidR="00E92868" w:rsidRDefault="00E92868" w:rsidP="00E92868">
      <w:pPr>
        <w:spacing w:line="360" w:lineRule="auto"/>
        <w:jc w:val="left"/>
      </w:pPr>
    </w:p>
    <w:p w14:paraId="49A1B18F" w14:textId="2AD837A0" w:rsidR="00E92868" w:rsidRDefault="00E92868" w:rsidP="00E92868">
      <w:pPr>
        <w:spacing w:line="360" w:lineRule="auto"/>
        <w:jc w:val="left"/>
      </w:pPr>
    </w:p>
    <w:p w14:paraId="43DAB783" w14:textId="45599442" w:rsidR="00E92868" w:rsidRDefault="00E92868" w:rsidP="00E92868">
      <w:pPr>
        <w:spacing w:line="360" w:lineRule="auto"/>
        <w:jc w:val="left"/>
      </w:pPr>
    </w:p>
    <w:p w14:paraId="18998B09" w14:textId="15896484" w:rsidR="00E92868" w:rsidRDefault="00E92868" w:rsidP="00E92868">
      <w:pPr>
        <w:spacing w:line="360" w:lineRule="auto"/>
        <w:jc w:val="left"/>
      </w:pPr>
    </w:p>
    <w:p w14:paraId="52E1E72E" w14:textId="4C4F544C" w:rsidR="00E92868" w:rsidRDefault="00E92868" w:rsidP="00E92868">
      <w:pPr>
        <w:spacing w:line="360" w:lineRule="auto"/>
        <w:jc w:val="left"/>
      </w:pPr>
    </w:p>
    <w:p w14:paraId="1A61B756" w14:textId="40F0B8CC" w:rsidR="00E92868" w:rsidRDefault="00E92868" w:rsidP="00E92868">
      <w:pPr>
        <w:spacing w:line="360" w:lineRule="auto"/>
        <w:jc w:val="left"/>
      </w:pPr>
    </w:p>
    <w:p w14:paraId="6DEE32DD" w14:textId="180A6AF7" w:rsidR="00E92868" w:rsidRDefault="00E92868" w:rsidP="00E92868">
      <w:pPr>
        <w:spacing w:line="360" w:lineRule="auto"/>
        <w:jc w:val="left"/>
      </w:pPr>
    </w:p>
    <w:p w14:paraId="62B63D53" w14:textId="2C4F68BB" w:rsidR="00E92868" w:rsidRDefault="00E92868" w:rsidP="00E92868">
      <w:pPr>
        <w:spacing w:line="360" w:lineRule="auto"/>
        <w:jc w:val="left"/>
      </w:pPr>
    </w:p>
    <w:p w14:paraId="7D719663" w14:textId="2A9C1B8A" w:rsidR="00E92868" w:rsidRDefault="00E92868" w:rsidP="00E92868">
      <w:pPr>
        <w:spacing w:line="360" w:lineRule="auto"/>
        <w:jc w:val="left"/>
      </w:pPr>
    </w:p>
    <w:p w14:paraId="41D9430B" w14:textId="3ECB0880" w:rsidR="00E92868" w:rsidRDefault="00E92868" w:rsidP="00E92868">
      <w:pPr>
        <w:spacing w:line="360" w:lineRule="auto"/>
        <w:jc w:val="left"/>
      </w:pPr>
    </w:p>
    <w:p w14:paraId="0E11EA59" w14:textId="2541F074" w:rsidR="00E92868" w:rsidRDefault="00E92868" w:rsidP="00E92868">
      <w:pPr>
        <w:spacing w:line="360" w:lineRule="auto"/>
        <w:jc w:val="left"/>
      </w:pPr>
    </w:p>
    <w:p w14:paraId="6DB254F9" w14:textId="4A86C6D0" w:rsidR="00E92868" w:rsidRDefault="00E92868" w:rsidP="00E92868">
      <w:pPr>
        <w:spacing w:line="360" w:lineRule="auto"/>
        <w:jc w:val="left"/>
      </w:pPr>
    </w:p>
    <w:p w14:paraId="2F85F44D" w14:textId="1F800DEC" w:rsidR="00E92868" w:rsidRDefault="00E92868" w:rsidP="00E92868">
      <w:pPr>
        <w:spacing w:line="360" w:lineRule="auto"/>
        <w:jc w:val="left"/>
      </w:pPr>
    </w:p>
    <w:p w14:paraId="0EA2D06F" w14:textId="0DF9ECFA" w:rsidR="00E92868" w:rsidRDefault="00E92868" w:rsidP="00E92868">
      <w:pPr>
        <w:spacing w:line="360" w:lineRule="auto"/>
        <w:jc w:val="left"/>
      </w:pPr>
    </w:p>
    <w:p w14:paraId="4804F834" w14:textId="74953E29" w:rsidR="00E92868" w:rsidRDefault="00E92868" w:rsidP="00E92868">
      <w:pPr>
        <w:spacing w:line="360" w:lineRule="auto"/>
        <w:jc w:val="left"/>
      </w:pPr>
    </w:p>
    <w:p w14:paraId="1C7E9E23" w14:textId="60E211A6" w:rsidR="00E92868" w:rsidRDefault="00E92868" w:rsidP="00E92868">
      <w:pPr>
        <w:spacing w:line="360" w:lineRule="auto"/>
        <w:jc w:val="left"/>
      </w:pPr>
    </w:p>
    <w:p w14:paraId="5BCC0304" w14:textId="409A189F" w:rsidR="00E92868" w:rsidRDefault="00E92868" w:rsidP="00E92868">
      <w:pPr>
        <w:spacing w:line="360" w:lineRule="auto"/>
        <w:jc w:val="left"/>
      </w:pPr>
    </w:p>
    <w:p w14:paraId="72AF7209" w14:textId="165E3344" w:rsidR="00E92868" w:rsidRDefault="00E92868" w:rsidP="00E92868">
      <w:pPr>
        <w:spacing w:line="360" w:lineRule="auto"/>
        <w:jc w:val="left"/>
      </w:pPr>
    </w:p>
    <w:p w14:paraId="36E18807" w14:textId="15792606" w:rsidR="00E92868" w:rsidRDefault="00E92868" w:rsidP="00E92868">
      <w:pPr>
        <w:spacing w:line="360" w:lineRule="auto"/>
        <w:jc w:val="left"/>
      </w:pPr>
    </w:p>
    <w:p w14:paraId="63B48088" w14:textId="15C40B70" w:rsidR="00E92868" w:rsidRDefault="00E92868" w:rsidP="00E92868">
      <w:pPr>
        <w:spacing w:line="360" w:lineRule="auto"/>
        <w:jc w:val="left"/>
      </w:pPr>
    </w:p>
    <w:p w14:paraId="1CF7849B" w14:textId="26FA390F" w:rsidR="00E92868" w:rsidRDefault="00E92868" w:rsidP="00E92868">
      <w:pPr>
        <w:spacing w:line="360" w:lineRule="auto"/>
        <w:jc w:val="left"/>
      </w:pPr>
    </w:p>
    <w:p w14:paraId="686BBC9A" w14:textId="25FFA71B" w:rsidR="00E92868" w:rsidRDefault="00E92868" w:rsidP="00E92868">
      <w:pPr>
        <w:spacing w:line="360" w:lineRule="auto"/>
        <w:jc w:val="left"/>
      </w:pPr>
    </w:p>
    <w:p w14:paraId="5BBA8063" w14:textId="23AB114E" w:rsidR="00E92868" w:rsidRDefault="00E92868" w:rsidP="00E92868">
      <w:pPr>
        <w:spacing w:line="360" w:lineRule="auto"/>
        <w:jc w:val="left"/>
      </w:pPr>
    </w:p>
    <w:p w14:paraId="74C3B1C7" w14:textId="7C6F1F86" w:rsidR="00E92868" w:rsidRDefault="00E92868" w:rsidP="00E92868">
      <w:pPr>
        <w:spacing w:line="360" w:lineRule="auto"/>
        <w:jc w:val="left"/>
      </w:pPr>
    </w:p>
    <w:p w14:paraId="4E195316" w14:textId="3135310A" w:rsidR="00E92868" w:rsidRDefault="00E92868" w:rsidP="00E92868">
      <w:pPr>
        <w:spacing w:line="360" w:lineRule="auto"/>
        <w:jc w:val="left"/>
      </w:pPr>
    </w:p>
    <w:p w14:paraId="60A70906" w14:textId="0732D3A3" w:rsidR="00E92868" w:rsidRDefault="00E92868" w:rsidP="00E92868">
      <w:pPr>
        <w:spacing w:line="360" w:lineRule="auto"/>
        <w:jc w:val="left"/>
      </w:pPr>
    </w:p>
    <w:p w14:paraId="43EDCF09" w14:textId="2DE9FAD9" w:rsidR="00E92868" w:rsidRDefault="00E92868" w:rsidP="00E92868">
      <w:pPr>
        <w:spacing w:line="360" w:lineRule="auto"/>
        <w:jc w:val="left"/>
      </w:pPr>
    </w:p>
    <w:p w14:paraId="04492B48" w14:textId="12535327" w:rsidR="00E92868" w:rsidRDefault="00E92868" w:rsidP="00E92868">
      <w:pPr>
        <w:spacing w:line="360" w:lineRule="auto"/>
        <w:jc w:val="left"/>
      </w:pPr>
    </w:p>
    <w:p w14:paraId="21A9AE4D" w14:textId="2ADD1204" w:rsidR="00E92868" w:rsidRDefault="00E92868" w:rsidP="00E92868">
      <w:pPr>
        <w:spacing w:line="360" w:lineRule="auto"/>
        <w:jc w:val="left"/>
      </w:pPr>
    </w:p>
    <w:p w14:paraId="7E08FDD0" w14:textId="1BB7FAD4" w:rsidR="00E92868" w:rsidRDefault="00E92868" w:rsidP="00E92868">
      <w:pPr>
        <w:spacing w:line="360" w:lineRule="auto"/>
        <w:jc w:val="left"/>
      </w:pPr>
    </w:p>
    <w:p w14:paraId="7C1E50C8" w14:textId="58EEDF1C" w:rsidR="00E92868" w:rsidRDefault="00E92868" w:rsidP="00E92868">
      <w:pPr>
        <w:spacing w:line="360" w:lineRule="auto"/>
        <w:jc w:val="left"/>
      </w:pPr>
    </w:p>
    <w:p w14:paraId="5EF216F4" w14:textId="27490519" w:rsidR="00E92868" w:rsidRDefault="00E92868" w:rsidP="00E92868">
      <w:pPr>
        <w:spacing w:line="360" w:lineRule="auto"/>
        <w:jc w:val="left"/>
      </w:pPr>
    </w:p>
    <w:p w14:paraId="37555564" w14:textId="1A7697AD" w:rsidR="00E92868" w:rsidRDefault="00E92868" w:rsidP="00E92868">
      <w:pPr>
        <w:spacing w:line="360" w:lineRule="auto"/>
        <w:jc w:val="left"/>
      </w:pPr>
    </w:p>
    <w:p w14:paraId="52A5763A" w14:textId="08E004E8" w:rsidR="00E92868" w:rsidRDefault="00E92868" w:rsidP="00E92868">
      <w:pPr>
        <w:spacing w:line="360" w:lineRule="auto"/>
        <w:jc w:val="left"/>
      </w:pPr>
    </w:p>
    <w:p w14:paraId="1528FE31" w14:textId="34E2F265" w:rsidR="00E92868" w:rsidRDefault="00E92868" w:rsidP="00E92868">
      <w:pPr>
        <w:spacing w:line="360" w:lineRule="auto"/>
        <w:jc w:val="left"/>
      </w:pPr>
    </w:p>
    <w:p w14:paraId="0179D407" w14:textId="2C23F349" w:rsidR="00E92868" w:rsidRDefault="00E92868" w:rsidP="00E92868">
      <w:pPr>
        <w:spacing w:line="360" w:lineRule="auto"/>
        <w:jc w:val="left"/>
      </w:pPr>
    </w:p>
    <w:p w14:paraId="7A38F4E2" w14:textId="4C89B061" w:rsidR="00E92868" w:rsidRDefault="00E92868" w:rsidP="00E92868">
      <w:pPr>
        <w:spacing w:line="360" w:lineRule="auto"/>
        <w:jc w:val="left"/>
      </w:pPr>
    </w:p>
    <w:p w14:paraId="594044C4" w14:textId="174ED9A9" w:rsidR="00E92868" w:rsidRDefault="00E92868" w:rsidP="00E92868">
      <w:pPr>
        <w:spacing w:line="360" w:lineRule="auto"/>
        <w:jc w:val="left"/>
      </w:pPr>
    </w:p>
    <w:p w14:paraId="4700EBE8" w14:textId="50F7094F" w:rsidR="00E92868" w:rsidRDefault="00E92868" w:rsidP="00E92868">
      <w:pPr>
        <w:spacing w:line="360" w:lineRule="auto"/>
        <w:jc w:val="left"/>
      </w:pPr>
    </w:p>
    <w:p w14:paraId="302CECD9" w14:textId="628C132C" w:rsidR="00E92868" w:rsidRDefault="00E92868" w:rsidP="00E92868">
      <w:pPr>
        <w:spacing w:line="360" w:lineRule="auto"/>
        <w:jc w:val="left"/>
      </w:pPr>
    </w:p>
    <w:p w14:paraId="32C85F1E" w14:textId="77777777" w:rsidR="00E92868" w:rsidRDefault="00E92868" w:rsidP="00E92868">
      <w:pPr>
        <w:spacing w:line="360" w:lineRule="auto"/>
        <w:jc w:val="left"/>
      </w:pPr>
    </w:p>
    <w:p w14:paraId="51B11194" w14:textId="1C4DE71E" w:rsidR="00E92868" w:rsidRDefault="00E92868" w:rsidP="0076430A">
      <w:pPr>
        <w:jc w:val="left"/>
      </w:pPr>
    </w:p>
    <w:p w14:paraId="73A81AE6" w14:textId="2ED59B76" w:rsidR="00383AAA" w:rsidRDefault="00383AAA" w:rsidP="0076430A">
      <w:pPr>
        <w:jc w:val="left"/>
      </w:pPr>
    </w:p>
    <w:p w14:paraId="53B9C6FF" w14:textId="77777777" w:rsidR="00383AAA" w:rsidRDefault="00383AAA" w:rsidP="0076430A">
      <w:pPr>
        <w:jc w:val="left"/>
      </w:pPr>
    </w:p>
    <w:p w14:paraId="2187B4CD" w14:textId="101D0AD0" w:rsidR="00E92868" w:rsidRDefault="00E92868" w:rsidP="0076430A">
      <w:pPr>
        <w:jc w:val="left"/>
      </w:pPr>
    </w:p>
    <w:p w14:paraId="45347AAB" w14:textId="77777777" w:rsidR="00E92868" w:rsidRDefault="00E92868" w:rsidP="0076430A">
      <w:pPr>
        <w:jc w:val="left"/>
        <w:sectPr w:rsidR="00E92868" w:rsidSect="00ED7E6C">
          <w:headerReference w:type="default" r:id="rId24"/>
          <w:footerReference w:type="default" r:id="rId25"/>
          <w:headerReference w:type="first" r:id="rId26"/>
          <w:footerReference w:type="first" r:id="rId27"/>
          <w:pgSz w:w="11906" w:h="16838"/>
          <w:pgMar w:top="851" w:right="282" w:bottom="568" w:left="1418" w:header="283" w:footer="0" w:gutter="0"/>
          <w:cols w:space="708"/>
          <w:titlePg/>
          <w:docGrid w:linePitch="382"/>
        </w:sectPr>
      </w:pPr>
    </w:p>
    <w:p w14:paraId="2EA865F1" w14:textId="77777777" w:rsidR="0076430A" w:rsidRPr="00DE4E0A" w:rsidRDefault="00F2399C" w:rsidP="00DE4E0A">
      <w:pPr>
        <w:pStyle w:val="afff"/>
        <w:rPr>
          <w:caps/>
        </w:rPr>
      </w:pPr>
      <w:bookmarkStart w:id="9" w:name="_Toc144490353"/>
      <w:r w:rsidRPr="00DE4E0A">
        <w:rPr>
          <w:caps/>
        </w:rPr>
        <w:lastRenderedPageBreak/>
        <w:t>Заключение</w:t>
      </w:r>
      <w:bookmarkEnd w:id="9"/>
    </w:p>
    <w:p w14:paraId="0D5B8A92" w14:textId="77777777" w:rsidR="00F2399C" w:rsidRDefault="00F2399C" w:rsidP="00F2399C">
      <w:pPr>
        <w:spacing w:line="360" w:lineRule="auto"/>
        <w:ind w:left="142" w:right="227" w:firstLine="709"/>
        <w:jc w:val="both"/>
        <w:rPr>
          <w:b w:val="0"/>
        </w:rPr>
      </w:pPr>
    </w:p>
    <w:p w14:paraId="4448FC8A" w14:textId="4DCA36CB" w:rsidR="00F2399C" w:rsidRDefault="001A3913" w:rsidP="00F2399C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В курсовой работе выполнен расчет переходных процессов операторным и классическим методами расчета. Выявлено, что переходные процессы развивались по апериодическому закону.</w:t>
      </w:r>
    </w:p>
    <w:p w14:paraId="61A4F843" w14:textId="308376E9" w:rsidR="001A3913" w:rsidRDefault="001A3913" w:rsidP="00F2399C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Выполнен расчет переходного процесса при импульсном входном напряжении с помощью интеграла Дюамеля.</w:t>
      </w:r>
    </w:p>
    <w:p w14:paraId="3F0D0237" w14:textId="77777777" w:rsidR="005072F2" w:rsidRPr="005072F2" w:rsidRDefault="005072F2" w:rsidP="005072F2"/>
    <w:p w14:paraId="711AC7C7" w14:textId="1FC729B5" w:rsidR="00F2399C" w:rsidRDefault="00F2399C" w:rsidP="008154A3">
      <w:pPr>
        <w:spacing w:line="360" w:lineRule="auto"/>
        <w:ind w:right="227"/>
        <w:jc w:val="both"/>
      </w:pPr>
    </w:p>
    <w:p w14:paraId="3697CFE8" w14:textId="77777777" w:rsidR="008154A3" w:rsidRDefault="008154A3" w:rsidP="008154A3">
      <w:pPr>
        <w:spacing w:line="360" w:lineRule="auto"/>
        <w:ind w:right="227"/>
        <w:jc w:val="both"/>
      </w:pPr>
    </w:p>
    <w:p w14:paraId="3D031443" w14:textId="32F49C47" w:rsidR="008154A3" w:rsidRDefault="008154A3" w:rsidP="00F2399C">
      <w:pPr>
        <w:spacing w:line="360" w:lineRule="auto"/>
        <w:ind w:left="142" w:right="227" w:firstLine="709"/>
        <w:jc w:val="both"/>
      </w:pPr>
    </w:p>
    <w:p w14:paraId="6D1C110E" w14:textId="25B1FC8B" w:rsidR="008154A3" w:rsidRDefault="008154A3" w:rsidP="00F2399C">
      <w:pPr>
        <w:spacing w:line="360" w:lineRule="auto"/>
        <w:ind w:left="142" w:right="227" w:firstLine="709"/>
        <w:jc w:val="both"/>
      </w:pPr>
    </w:p>
    <w:p w14:paraId="38323697" w14:textId="77777777" w:rsidR="008154A3" w:rsidRDefault="008154A3" w:rsidP="00F2399C">
      <w:pPr>
        <w:spacing w:line="360" w:lineRule="auto"/>
        <w:ind w:left="142" w:right="227" w:firstLine="709"/>
        <w:jc w:val="both"/>
        <w:sectPr w:rsidR="008154A3" w:rsidSect="00ED7E6C">
          <w:headerReference w:type="first" r:id="rId28"/>
          <w:footerReference w:type="first" r:id="rId29"/>
          <w:pgSz w:w="11906" w:h="16838"/>
          <w:pgMar w:top="851" w:right="282" w:bottom="568" w:left="1418" w:header="283" w:footer="0" w:gutter="0"/>
          <w:cols w:space="708"/>
          <w:titlePg/>
          <w:docGrid w:linePitch="382"/>
        </w:sectPr>
      </w:pPr>
    </w:p>
    <w:p w14:paraId="2B6F084B" w14:textId="77777777" w:rsidR="00370EC3" w:rsidRPr="00DE4E0A" w:rsidRDefault="00FE29B6" w:rsidP="00DE4E0A">
      <w:pPr>
        <w:pStyle w:val="afff"/>
        <w:rPr>
          <w:caps/>
        </w:rPr>
      </w:pPr>
      <w:bookmarkStart w:id="10" w:name="_Toc144490354"/>
      <w:r w:rsidRPr="00DE4E0A">
        <w:rPr>
          <w:caps/>
        </w:rPr>
        <w:lastRenderedPageBreak/>
        <w:t>Список использованных источников</w:t>
      </w:r>
      <w:bookmarkEnd w:id="10"/>
    </w:p>
    <w:p w14:paraId="5D9DE768" w14:textId="77777777" w:rsidR="0026189F" w:rsidRPr="0026189F" w:rsidRDefault="0026189F" w:rsidP="00EA6C8F">
      <w:pPr>
        <w:spacing w:line="360" w:lineRule="auto"/>
      </w:pPr>
    </w:p>
    <w:bookmarkEnd w:id="4"/>
    <w:bookmarkEnd w:id="5"/>
    <w:bookmarkEnd w:id="6"/>
    <w:p w14:paraId="6B7A65EC" w14:textId="77777777" w:rsidR="00597964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 w:rsidRPr="00597964">
        <w:rPr>
          <w:b w:val="0"/>
        </w:rPr>
        <w:t>1. Аполлонский С. М. Теоретические основы электротехники. Практикум : учебное пособие / С. М. Аполлонский. — Санкт-Петербург : Лань, 2022. — 320 с. — Текст : непосредственный.</w:t>
      </w:r>
    </w:p>
    <w:p w14:paraId="51A4F696" w14:textId="77777777" w:rsidR="00597964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 w:rsidRPr="00597964">
        <w:rPr>
          <w:b w:val="0"/>
        </w:rPr>
        <w:t>2. Бессонов Л. А.  Теоретические основы электротехники. В 2 т. Том 1. Электрические цепи : учебник для вузов / Л. А. Бессонов. — 12-е изд., испр. и доп. — Москва : Издательство Юрайт, 2022. — 831 с. — Текст : непосредственный.</w:t>
      </w:r>
    </w:p>
    <w:p w14:paraId="2225C897" w14:textId="371DD288" w:rsidR="00597964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3</w:t>
      </w:r>
      <w:r w:rsidRPr="00597964">
        <w:rPr>
          <w:b w:val="0"/>
        </w:rPr>
        <w:t>. Потапов Л. А.  Теоретические основы электротехники. Сборник задач : учебное пособие для вузов / Л. А. Потапов. — 2-е изд., испр. и доп. — Москва : Издательство Юрайт, 2022. — 245 с. — Текст : непосредственный.</w:t>
      </w:r>
    </w:p>
    <w:p w14:paraId="1E8D082C" w14:textId="528533E2" w:rsidR="00597964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4</w:t>
      </w:r>
      <w:r w:rsidRPr="00597964">
        <w:rPr>
          <w:b w:val="0"/>
        </w:rPr>
        <w:t>. Сборник задач по основам теоретической электротехники : учебное пособие / под редакцией Ю. А. Бычкова [и др.]. — Санкт-Петербург : Лань, 2022. — 400 с. — Текст : непосредственный.</w:t>
      </w:r>
    </w:p>
    <w:p w14:paraId="237F461F" w14:textId="7895B2DF" w:rsidR="00597964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5</w:t>
      </w:r>
      <w:r w:rsidRPr="00597964">
        <w:rPr>
          <w:b w:val="0"/>
        </w:rPr>
        <w:t>. Теоретические основы электротехники : учебник / И. Я. Лизан, К. Н. Маренич, И. В. Ковалёва [и др.]. — Вологда : Инфра-Инженерия, 2021. — 628 с. — Текст : непосредственный.</w:t>
      </w:r>
    </w:p>
    <w:p w14:paraId="64B1C756" w14:textId="64E9293A" w:rsidR="00597964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6</w:t>
      </w:r>
      <w:r w:rsidRPr="00597964">
        <w:rPr>
          <w:b w:val="0"/>
        </w:rPr>
        <w:t>. Ткачёв А. Н. Теоретические основы электротехники. Расчёт линейных электрических цепей : учебное пособие / А. Н. Ткачёв, Е. Н. Епишков. — Челябинск : ЮУТУ, 2021. — 108 с. — Текст : непосредственный.</w:t>
      </w:r>
    </w:p>
    <w:p w14:paraId="3EB4C3F9" w14:textId="71836EF1" w:rsidR="00FD1C58" w:rsidRPr="00597964" w:rsidRDefault="00597964" w:rsidP="00597964">
      <w:pPr>
        <w:spacing w:line="360" w:lineRule="auto"/>
        <w:ind w:left="142" w:right="227" w:firstLine="709"/>
        <w:jc w:val="both"/>
        <w:rPr>
          <w:b w:val="0"/>
        </w:rPr>
      </w:pPr>
      <w:r>
        <w:rPr>
          <w:b w:val="0"/>
        </w:rPr>
        <w:t>7</w:t>
      </w:r>
      <w:r w:rsidRPr="00597964">
        <w:rPr>
          <w:b w:val="0"/>
        </w:rPr>
        <w:t>. Шлык Ю. К. Основы теории электрических цепей : учебное пособие / Ю. К. Шлык, Г. С. Кречина, С. В. Сидоров. — Тюмень : ТИУ, 2017. — 266 с. — Текст : непосредственный.</w:t>
      </w:r>
    </w:p>
    <w:p w14:paraId="37CEF349" w14:textId="77777777" w:rsidR="00FD1C58" w:rsidRDefault="00FD1C58" w:rsidP="00597964">
      <w:pPr>
        <w:pStyle w:val="affb"/>
        <w:jc w:val="both"/>
        <w:rPr>
          <w:b/>
        </w:rPr>
      </w:pPr>
    </w:p>
    <w:p w14:paraId="590693DE" w14:textId="77777777" w:rsidR="00536827" w:rsidRDefault="00536827" w:rsidP="008154A3">
      <w:pPr>
        <w:pStyle w:val="aff2"/>
        <w:rPr>
          <w:b/>
          <w:caps/>
        </w:rPr>
      </w:pPr>
    </w:p>
    <w:sectPr w:rsidR="00536827" w:rsidSect="00866064">
      <w:headerReference w:type="first" r:id="rId30"/>
      <w:footerReference w:type="first" r:id="rId31"/>
      <w:pgSz w:w="11906" w:h="16838"/>
      <w:pgMar w:top="851" w:right="284" w:bottom="851" w:left="1418" w:header="284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441C39" w14:textId="77777777" w:rsidR="00C34D27" w:rsidRDefault="00C34D27" w:rsidP="00D84FB6">
      <w:r>
        <w:separator/>
      </w:r>
    </w:p>
  </w:endnote>
  <w:endnote w:type="continuationSeparator" w:id="0">
    <w:p w14:paraId="2EC21B8E" w14:textId="77777777" w:rsidR="00C34D27" w:rsidRDefault="00C34D27" w:rsidP="00D84F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758D8AAC-7544-462D-AD6E-E715A945AE3C}"/>
    <w:embedBold r:id="rId2" w:fontKey="{51A9D52F-BFC6-4AB6-9D72-4254DB6FABF6}"/>
    <w:embedItalic r:id="rId3" w:fontKey="{5B021ED4-2AAF-4B03-BDB1-0710BD9E84CA}"/>
    <w:embedBoldItalic r:id="rId4" w:fontKey="{96783184-FBF9-4C77-A552-368D8CFA094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F350EBBE-8B16-48A5-AFA1-058155D2E369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6" w:fontKey="{91D0BF0E-D264-4AF8-ACEC-EBEF8441777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78A6421-D50B-41A0-90AD-E418D2DD00C7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8" w:fontKey="{D3BDC1C3-EC6B-4A96-84C5-3CDE08887059}"/>
    <w:embedBold r:id="rId9" w:fontKey="{6E362FA6-77F1-45E5-A914-E8E509B466F1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10" w:fontKey="{62D07894-4F81-45F9-9479-6964F0C6F107}"/>
    <w:embedBold r:id="rId11" w:fontKey="{5E91F33E-E087-4239-BF91-05E38AABF3E3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2" w:fontKey="{B3152784-46C7-4A71-9367-E54CB7734F11}"/>
    <w:embedBold r:id="rId13" w:fontKey="{99DBFF7F-2D94-48C5-B6C7-5662735611A1}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  <w:embedItalic r:id="rId14" w:fontKey="{9125185E-B4DA-4CD8-A4EC-E0FAF5E58961}"/>
    <w:embedBoldItalic r:id="rId15" w:fontKey="{B20B4770-50E1-47E6-BDE7-093D9892A313}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  <w:embedBold r:id="rId16" w:fontKey="{07750D93-3070-4D41-8B36-2975F9FE89B7}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Bold r:id="rId17" w:fontKey="{88947D2D-4A16-4123-8701-A79608E97AB2}"/>
  </w:font>
  <w:font w:name="Antiqua">
    <w:altName w:val="Times New Roman"/>
    <w:charset w:val="00"/>
    <w:family w:val="auto"/>
    <w:pitch w:val="variable"/>
    <w:sig w:usb0="00000001" w:usb1="00000000" w:usb2="00000000" w:usb3="00000000" w:csb0="00000005" w:csb1="00000000"/>
    <w:embedRegular r:id="rId18" w:fontKey="{E403AFB8-D211-44B7-BE9A-E82526BAC9D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9" w:fontKey="{9D1662ED-87C2-497A-A7B7-808C5E4F40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E33107" w14:textId="77777777" w:rsidR="002533C4" w:rsidRDefault="002533C4">
    <w:pPr>
      <w:pStyle w:val="ab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563008" behindDoc="0" locked="0" layoutInCell="1" allowOverlap="1" wp14:anchorId="7B28F6CC" wp14:editId="6D90E31F">
              <wp:simplePos x="0" y="0"/>
              <wp:positionH relativeFrom="column">
                <wp:posOffset>2540</wp:posOffset>
              </wp:positionH>
              <wp:positionV relativeFrom="page">
                <wp:posOffset>180340</wp:posOffset>
              </wp:positionV>
              <wp:extent cx="6659880" cy="10331450"/>
              <wp:effectExtent l="0" t="0" r="26670" b="12700"/>
              <wp:wrapNone/>
              <wp:docPr id="33" name="Прямоугольник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9880" cy="10331450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0294FDF" id="Прямоугольник 1" o:spid="_x0000_s1026" style="position:absolute;margin-left:.2pt;margin-top:14.2pt;width:524.4pt;height:813.5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" filled="f" strokeweight="1.5pt">
              <v:path arrowok="t"/>
              <w10:wrap anchory="page"/>
            </v:rect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85" w:type="dxa"/>
      <w:tblInd w:w="-1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5"/>
      <w:gridCol w:w="566"/>
      <w:gridCol w:w="566"/>
      <w:gridCol w:w="566"/>
      <w:gridCol w:w="848"/>
      <w:gridCol w:w="564"/>
      <w:gridCol w:w="3984"/>
      <w:gridCol w:w="848"/>
      <w:gridCol w:w="848"/>
      <w:gridCol w:w="1130"/>
    </w:tblGrid>
    <w:tr w:rsidR="002533C4" w:rsidRPr="00C60C87" w14:paraId="1D77E2DC" w14:textId="77777777" w:rsidTr="00536827">
      <w:trPr>
        <w:trHeight w:val="284"/>
      </w:trPr>
      <w:tc>
        <w:tcPr>
          <w:tcW w:w="565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D91AF7F" w14:textId="77777777" w:rsidR="002533C4" w:rsidRPr="00BC476F" w:rsidRDefault="002533C4" w:rsidP="00AF2B12">
          <w:pPr>
            <w:pStyle w:val="ab"/>
            <w:tabs>
              <w:tab w:val="clear" w:pos="4677"/>
            </w:tabs>
            <w:spacing w:before="40"/>
            <w:ind w:left="-40" w:right="-74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906A8D3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F879312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F22135F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94E0AD7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202A016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19C45EDC" w14:textId="3EFF87A3" w:rsidR="002533C4" w:rsidRPr="00C60C87" w:rsidRDefault="001A3913" w:rsidP="00383AAA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 w:rsidR="00383AAA">
            <w:rPr>
              <w:b w:val="0"/>
              <w:szCs w:val="28"/>
            </w:rPr>
            <w:t>3</w:t>
          </w:r>
          <w:r w:rsidR="002533C4" w:rsidRPr="00B13EFE"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 w:rsidR="002533C4" w:rsidRPr="00B13EFE">
            <w:rPr>
              <w:b w:val="0"/>
              <w:szCs w:val="28"/>
            </w:rPr>
            <w:t>.</w:t>
          </w:r>
          <w:r w:rsidR="002533C4" w:rsidRPr="001A3913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</w:t>
          </w:r>
          <w:r w:rsidR="002533C4">
            <w:rPr>
              <w:b w:val="0"/>
              <w:szCs w:val="28"/>
            </w:rPr>
            <w:t>ПЗ-ТЧ</w:t>
          </w:r>
        </w:p>
      </w:tc>
    </w:tr>
    <w:tr w:rsidR="002533C4" w:rsidRPr="00C60C87" w14:paraId="6216AC8A" w14:textId="77777777" w:rsidTr="00536827">
      <w:trPr>
        <w:trHeight w:val="284"/>
      </w:trPr>
      <w:tc>
        <w:tcPr>
          <w:tcW w:w="565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B46C999" w14:textId="77777777" w:rsidR="002533C4" w:rsidRPr="00BC476F" w:rsidRDefault="002533C4" w:rsidP="00AF2B12">
          <w:pPr>
            <w:pStyle w:val="ab"/>
            <w:tabs>
              <w:tab w:val="clear" w:pos="4677"/>
            </w:tabs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5B0A47D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4A301D6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C8A51F2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1769DA3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E8A3F31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18A737DC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40EE1248" w14:textId="77777777" w:rsidTr="00536827">
      <w:trPr>
        <w:trHeight w:hRule="exact" w:val="284"/>
      </w:trPr>
      <w:tc>
        <w:tcPr>
          <w:tcW w:w="56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AE61E20" w14:textId="77777777" w:rsidR="002533C4" w:rsidRPr="00C60C87" w:rsidRDefault="002533C4" w:rsidP="00C60C87">
          <w:pPr>
            <w:pStyle w:val="ab"/>
            <w:tabs>
              <w:tab w:val="clear" w:pos="4677"/>
            </w:tabs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91E6BFF" w14:textId="77777777" w:rsidR="002533C4" w:rsidRPr="00F53088" w:rsidRDefault="002533C4" w:rsidP="00C60C87">
          <w:pPr>
            <w:pStyle w:val="ab"/>
            <w:ind w:left="-57" w:right="-57"/>
            <w:rPr>
              <w:b w:val="0"/>
              <w:spacing w:val="-20"/>
              <w:sz w:val="16"/>
              <w:szCs w:val="16"/>
            </w:rPr>
          </w:pPr>
          <w:r w:rsidRPr="00F53088">
            <w:rPr>
              <w:spacing w:val="-20"/>
              <w:sz w:val="16"/>
              <w:szCs w:val="16"/>
            </w:rPr>
            <w:t>Кол.уч.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F21DC37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10A2E3C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E9C57D5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EE294BE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657126E5" w14:textId="77777777" w:rsidR="002533C4" w:rsidRPr="00C60C87" w:rsidRDefault="002533C4" w:rsidP="00BE545D">
          <w:pPr>
            <w:pStyle w:val="ab"/>
            <w:rPr>
              <w:b w:val="0"/>
            </w:rPr>
          </w:pPr>
        </w:p>
      </w:tc>
    </w:tr>
    <w:tr w:rsidR="002533C4" w:rsidRPr="00C60C87" w14:paraId="0BF32312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8402E00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32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1316150" w14:textId="77777777" w:rsidR="002533C4" w:rsidRPr="00A71777" w:rsidRDefault="002533C4" w:rsidP="00536827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1A3913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E6EED16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08A5996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69B74E1" w14:textId="30B0B498" w:rsidR="002533C4" w:rsidRPr="00F2399C" w:rsidRDefault="002533C4" w:rsidP="00383AAA">
          <w:pPr>
            <w:pStyle w:val="ab"/>
            <w:ind w:left="-57" w:right="-57"/>
            <w:rPr>
              <w:b w:val="0"/>
              <w:caps/>
              <w:szCs w:val="28"/>
            </w:rPr>
          </w:pPr>
          <w:r>
            <w:rPr>
              <w:b w:val="0"/>
              <w:caps/>
            </w:rPr>
            <w:t xml:space="preserve">2 </w:t>
          </w:r>
          <w:r w:rsidR="00383AAA">
            <w:rPr>
              <w:b w:val="0"/>
            </w:rPr>
            <w:t>Операторный метод расчета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4DFCE15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8F1C19D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2D9D708A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2533C4" w:rsidRPr="00C60C87" w14:paraId="2C03A89F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9952137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3927ECE2" w14:textId="44B91618" w:rsidR="002533C4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BB772E4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7BF7808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76CB7A0" w14:textId="77777777" w:rsidR="002533C4" w:rsidRPr="00C60C87" w:rsidRDefault="002533C4" w:rsidP="00BE545D">
          <w:pPr>
            <w:pStyle w:val="ab"/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0CD6478" w14:textId="77777777" w:rsidR="002533C4" w:rsidRPr="003B2855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2942648" w14:textId="248E8D83" w:rsidR="002533C4" w:rsidRPr="00ED7E6C" w:rsidRDefault="002533C4" w:rsidP="00C60C87">
          <w:pPr>
            <w:pStyle w:val="ab"/>
            <w:ind w:left="-57" w:right="-57"/>
            <w:rPr>
              <w:b w:val="0"/>
              <w:bCs/>
              <w:sz w:val="20"/>
              <w:szCs w:val="20"/>
            </w:rPr>
          </w:pP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begin"/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  <w:lang w:val="en-US"/>
            </w:rPr>
            <w:instrText>=</w:instrText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begin"/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instrText xml:space="preserve"> PAGE </w:instrText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b w:val="0"/>
              <w:bCs/>
              <w:noProof/>
              <w:szCs w:val="20"/>
            </w:rPr>
            <w:instrText>10</w:instrText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end"/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  <w:lang w:val="en-US"/>
            </w:rPr>
            <w:instrText>-</w:instrText>
          </w:r>
          <w:r w:rsidR="00ED7E6C"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instrText>9</w:instrText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b w:val="0"/>
              <w:bCs/>
              <w:noProof/>
              <w:szCs w:val="20"/>
              <w:lang w:val="en-US"/>
            </w:rPr>
            <w:t>1</w:t>
          </w:r>
          <w:r w:rsidRPr="00ED7E6C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end"/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388D9E6E" w14:textId="6B7145CE" w:rsidR="002533C4" w:rsidRPr="00A05F45" w:rsidRDefault="00C34D27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fldChar w:fldCharType="begin"/>
          </w:r>
          <w:r>
            <w:instrText xml:space="preserve"> SECTIONPAGES   \* MERGEFORMAT </w:instrText>
          </w:r>
          <w: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3</w:t>
          </w:r>
          <w:r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2B4A6E" w:rsidRPr="00C60C87" w14:paraId="4905EBE8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3689A41" w14:textId="77777777" w:rsidR="002B4A6E" w:rsidRPr="003B2855" w:rsidRDefault="002B4A6E" w:rsidP="002B4A6E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7EF275D1" w14:textId="77777777" w:rsidR="002B4A6E" w:rsidRPr="00536827" w:rsidRDefault="002B4A6E" w:rsidP="002B4A6E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69EDAB2" w14:textId="77777777" w:rsidR="002B4A6E" w:rsidRPr="00A71777" w:rsidRDefault="002B4A6E" w:rsidP="002B4A6E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738BD9A" w14:textId="77777777" w:rsidR="002B4A6E" w:rsidRPr="00A71777" w:rsidRDefault="002B4A6E" w:rsidP="002B4A6E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26CE75BE" w14:textId="77777777" w:rsidR="002B4A6E" w:rsidRPr="00C60C87" w:rsidRDefault="002B4A6E" w:rsidP="002B4A6E">
          <w:pPr>
            <w:pStyle w:val="ab"/>
          </w:pPr>
        </w:p>
      </w:tc>
      <w:tc>
        <w:tcPr>
          <w:tcW w:w="2826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5987C7B9" w14:textId="5A4274F7" w:rsidR="002B4A6E" w:rsidRPr="00306F21" w:rsidRDefault="00383AAA" w:rsidP="001A3913">
          <w:pPr>
            <w:pStyle w:val="ab"/>
            <w:rPr>
              <w:b w:val="0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>
            <w:rPr>
              <w:b w:val="0"/>
              <w:spacing w:val="-8"/>
              <w:sz w:val="24"/>
              <w:szCs w:val="24"/>
            </w:rPr>
            <w:t>ЭСб(до)з-21-1</w:t>
          </w:r>
        </w:p>
      </w:tc>
    </w:tr>
    <w:tr w:rsidR="002533C4" w:rsidRPr="00C60C87" w14:paraId="4BC93D6A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3380C1C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18354612" w14:textId="39E7B9F6" w:rsidR="002533C4" w:rsidRDefault="002533C4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ECDE759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C3124C3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145C281B" w14:textId="77777777" w:rsidR="002533C4" w:rsidRPr="00C60C87" w:rsidRDefault="002533C4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2E7B506D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5DE8A2A9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245E0DB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4DCFE0C3" w14:textId="2D77DE13" w:rsidR="002533C4" w:rsidRDefault="002533C4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3AEE8351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6B30892C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400B5984" w14:textId="77777777" w:rsidR="002533C4" w:rsidRPr="00C60C87" w:rsidRDefault="002533C4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0E75F299" w14:textId="77777777" w:rsidR="002533C4" w:rsidRPr="00C60C87" w:rsidRDefault="002533C4" w:rsidP="00BE545D">
          <w:pPr>
            <w:pStyle w:val="ab"/>
          </w:pPr>
        </w:p>
      </w:tc>
    </w:tr>
  </w:tbl>
  <w:p w14:paraId="40B50762" w14:textId="77777777" w:rsidR="002533C4" w:rsidRPr="00BE545D" w:rsidRDefault="002533C4" w:rsidP="00BE545D">
    <w:pPr>
      <w:pStyle w:val="ab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85" w:type="dxa"/>
      <w:tblInd w:w="-1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5"/>
      <w:gridCol w:w="566"/>
      <w:gridCol w:w="566"/>
      <w:gridCol w:w="566"/>
      <w:gridCol w:w="848"/>
      <w:gridCol w:w="564"/>
      <w:gridCol w:w="3984"/>
      <w:gridCol w:w="848"/>
      <w:gridCol w:w="848"/>
      <w:gridCol w:w="1130"/>
    </w:tblGrid>
    <w:tr w:rsidR="002533C4" w:rsidRPr="00C60C87" w14:paraId="02F0DE5E" w14:textId="77777777" w:rsidTr="00536827">
      <w:trPr>
        <w:trHeight w:val="284"/>
      </w:trPr>
      <w:tc>
        <w:tcPr>
          <w:tcW w:w="565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CCCE94A" w14:textId="45C2B838" w:rsidR="002533C4" w:rsidRPr="00BC476F" w:rsidRDefault="002533C4" w:rsidP="00AF2B12">
          <w:pPr>
            <w:pStyle w:val="ab"/>
            <w:tabs>
              <w:tab w:val="clear" w:pos="4677"/>
            </w:tabs>
            <w:spacing w:before="40"/>
            <w:ind w:left="-40" w:right="-74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C1EA741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F034DB2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CC85A6A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D41698E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17B2648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0C786CC1" w14:textId="0AD6654F" w:rsidR="002533C4" w:rsidRPr="00C60C87" w:rsidRDefault="001A3913" w:rsidP="00383AAA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 w:rsidR="00383AAA">
            <w:rPr>
              <w:b w:val="0"/>
              <w:szCs w:val="28"/>
            </w:rPr>
            <w:t>3</w:t>
          </w:r>
          <w:r w:rsidR="002533C4" w:rsidRPr="00B13EFE"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 w:rsidR="002533C4" w:rsidRPr="00B13EFE">
            <w:rPr>
              <w:b w:val="0"/>
              <w:szCs w:val="28"/>
            </w:rPr>
            <w:t>.</w:t>
          </w:r>
          <w:r w:rsidR="002533C4" w:rsidRPr="001A3913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</w:t>
          </w:r>
          <w:r w:rsidR="002533C4">
            <w:rPr>
              <w:b w:val="0"/>
              <w:szCs w:val="28"/>
            </w:rPr>
            <w:t>ПЗ-З</w:t>
          </w:r>
        </w:p>
      </w:tc>
    </w:tr>
    <w:tr w:rsidR="002533C4" w:rsidRPr="00C60C87" w14:paraId="41C0FC18" w14:textId="77777777" w:rsidTr="00536827">
      <w:trPr>
        <w:trHeight w:val="284"/>
      </w:trPr>
      <w:tc>
        <w:tcPr>
          <w:tcW w:w="565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D8F5CBD" w14:textId="77777777" w:rsidR="002533C4" w:rsidRPr="00BC476F" w:rsidRDefault="002533C4" w:rsidP="00AF2B12">
          <w:pPr>
            <w:pStyle w:val="ab"/>
            <w:tabs>
              <w:tab w:val="clear" w:pos="4677"/>
            </w:tabs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FE5BF64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BEC2C22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E65CECC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2BB35A9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3066E28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38BCE599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3BF6F3F6" w14:textId="77777777" w:rsidTr="00536827">
      <w:trPr>
        <w:trHeight w:hRule="exact" w:val="284"/>
      </w:trPr>
      <w:tc>
        <w:tcPr>
          <w:tcW w:w="56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393F292" w14:textId="77777777" w:rsidR="002533C4" w:rsidRPr="00C60C87" w:rsidRDefault="002533C4" w:rsidP="00C60C87">
          <w:pPr>
            <w:pStyle w:val="ab"/>
            <w:tabs>
              <w:tab w:val="clear" w:pos="4677"/>
            </w:tabs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DCD9A4F" w14:textId="77777777" w:rsidR="002533C4" w:rsidRPr="00F53088" w:rsidRDefault="002533C4" w:rsidP="00C60C87">
          <w:pPr>
            <w:pStyle w:val="ab"/>
            <w:ind w:left="-57" w:right="-57"/>
            <w:rPr>
              <w:b w:val="0"/>
              <w:spacing w:val="-20"/>
              <w:sz w:val="16"/>
              <w:szCs w:val="16"/>
            </w:rPr>
          </w:pPr>
          <w:r w:rsidRPr="00F53088">
            <w:rPr>
              <w:spacing w:val="-20"/>
              <w:sz w:val="16"/>
              <w:szCs w:val="16"/>
            </w:rPr>
            <w:t>Кол.уч.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3A5CFA5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B1BCC07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46EEF47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EDE3C3F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2EBA4BB4" w14:textId="77777777" w:rsidR="002533C4" w:rsidRPr="00C60C87" w:rsidRDefault="002533C4" w:rsidP="00BE545D">
          <w:pPr>
            <w:pStyle w:val="ab"/>
            <w:rPr>
              <w:b w:val="0"/>
            </w:rPr>
          </w:pPr>
        </w:p>
      </w:tc>
    </w:tr>
    <w:tr w:rsidR="002533C4" w:rsidRPr="00C60C87" w14:paraId="1E5E9DB8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BF9E75B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32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D2D5060" w14:textId="77777777" w:rsidR="002533C4" w:rsidRPr="00A71777" w:rsidRDefault="002533C4" w:rsidP="00536827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1A3913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E711CD6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46C0CCA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7033936C" w14:textId="77777777" w:rsidR="002533C4" w:rsidRPr="00F2399C" w:rsidRDefault="002533C4" w:rsidP="00F2399C">
          <w:pPr>
            <w:pStyle w:val="ab"/>
            <w:ind w:left="-57" w:right="-57"/>
            <w:rPr>
              <w:b w:val="0"/>
              <w:caps/>
              <w:szCs w:val="28"/>
            </w:rPr>
          </w:pPr>
          <w:r w:rsidRPr="00F2399C">
            <w:rPr>
              <w:b w:val="0"/>
              <w:caps/>
            </w:rPr>
            <w:t>Заключение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5AB81C3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F9DBC21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014710DD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2533C4" w:rsidRPr="00C60C87" w14:paraId="7056059C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ED54E7F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48313B63" w14:textId="7BBBBAC8" w:rsidR="002533C4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3C00D9C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9D6E427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3FB74C6" w14:textId="77777777" w:rsidR="002533C4" w:rsidRPr="00C60C87" w:rsidRDefault="002533C4" w:rsidP="00BE545D">
          <w:pPr>
            <w:pStyle w:val="ab"/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0BBAA25" w14:textId="77777777" w:rsidR="002533C4" w:rsidRPr="003B2855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A7B1B97" w14:textId="5FC78B88" w:rsidR="002533C4" w:rsidRPr="00383AAA" w:rsidRDefault="00383AAA" w:rsidP="00C60C87">
          <w:pPr>
            <w:pStyle w:val="ab"/>
            <w:ind w:left="-57" w:right="-57"/>
            <w:rPr>
              <w:b w:val="0"/>
              <w:bCs/>
              <w:sz w:val="20"/>
              <w:szCs w:val="20"/>
            </w:rPr>
          </w:pPr>
          <w:r w:rsidRPr="00383AAA">
            <w:rPr>
              <w:rStyle w:val="afff1"/>
              <w:rFonts w:ascii="Times New Roman" w:hAnsi="Times New Roman"/>
              <w:b w:val="0"/>
            </w:rPr>
            <w:t>1</w:t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5FDE5B00" w14:textId="31E770CB" w:rsidR="002533C4" w:rsidRPr="00A05F45" w:rsidRDefault="00C34D27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fldChar w:fldCharType="begin"/>
          </w:r>
          <w:r>
            <w:instrText xml:space="preserve"> SECTIONPAGES   \* MERGEFORMAT </w:instrText>
          </w:r>
          <w: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1</w:t>
          </w:r>
          <w:r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2B4A6E" w:rsidRPr="00C60C87" w14:paraId="16A68868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F22201E" w14:textId="77777777" w:rsidR="002B4A6E" w:rsidRPr="003B2855" w:rsidRDefault="002B4A6E" w:rsidP="002B4A6E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4B36EED9" w14:textId="77777777" w:rsidR="002B4A6E" w:rsidRPr="00536827" w:rsidRDefault="002B4A6E" w:rsidP="002B4A6E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575CD68" w14:textId="77777777" w:rsidR="002B4A6E" w:rsidRPr="00A71777" w:rsidRDefault="002B4A6E" w:rsidP="002B4A6E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355C8B3" w14:textId="77777777" w:rsidR="002B4A6E" w:rsidRPr="00A71777" w:rsidRDefault="002B4A6E" w:rsidP="002B4A6E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D016486" w14:textId="77777777" w:rsidR="002B4A6E" w:rsidRPr="00C60C87" w:rsidRDefault="002B4A6E" w:rsidP="002B4A6E">
          <w:pPr>
            <w:pStyle w:val="ab"/>
          </w:pPr>
        </w:p>
      </w:tc>
      <w:tc>
        <w:tcPr>
          <w:tcW w:w="2826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697A5F4A" w14:textId="57AC8CD3" w:rsidR="002B4A6E" w:rsidRPr="00306F21" w:rsidRDefault="00383AAA" w:rsidP="001A3913">
          <w:pPr>
            <w:pStyle w:val="ab"/>
            <w:rPr>
              <w:b w:val="0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>
            <w:rPr>
              <w:b w:val="0"/>
              <w:spacing w:val="-8"/>
              <w:sz w:val="24"/>
              <w:szCs w:val="24"/>
            </w:rPr>
            <w:t>ЭСб(до)з-21-1</w:t>
          </w:r>
        </w:p>
      </w:tc>
    </w:tr>
    <w:tr w:rsidR="002533C4" w:rsidRPr="00C60C87" w14:paraId="6BFA9B3F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DCBAE30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59E627F3" w14:textId="54B358C2" w:rsidR="002533C4" w:rsidRDefault="002533C4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D977E2D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7D06993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416F1587" w14:textId="77777777" w:rsidR="002533C4" w:rsidRPr="00C60C87" w:rsidRDefault="002533C4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5D99AFD0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615A21EE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822B42E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3666F897" w14:textId="1EF55FE5" w:rsidR="002533C4" w:rsidRDefault="002533C4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75B9552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7F7C23CE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58769ECE" w14:textId="77777777" w:rsidR="002533C4" w:rsidRPr="00C60C87" w:rsidRDefault="002533C4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59B7202C" w14:textId="77777777" w:rsidR="002533C4" w:rsidRPr="00C60C87" w:rsidRDefault="002533C4" w:rsidP="00BE545D">
          <w:pPr>
            <w:pStyle w:val="ab"/>
          </w:pPr>
        </w:p>
      </w:tc>
    </w:tr>
  </w:tbl>
  <w:p w14:paraId="59D4A185" w14:textId="77777777" w:rsidR="002533C4" w:rsidRPr="00BE545D" w:rsidRDefault="002533C4" w:rsidP="00BE545D">
    <w:pPr>
      <w:pStyle w:val="ab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85" w:type="dxa"/>
      <w:tblInd w:w="-1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5"/>
      <w:gridCol w:w="566"/>
      <w:gridCol w:w="566"/>
      <w:gridCol w:w="566"/>
      <w:gridCol w:w="848"/>
      <w:gridCol w:w="564"/>
      <w:gridCol w:w="3984"/>
      <w:gridCol w:w="848"/>
      <w:gridCol w:w="848"/>
      <w:gridCol w:w="1130"/>
    </w:tblGrid>
    <w:tr w:rsidR="008154A3" w:rsidRPr="00C60C87" w14:paraId="4444D377" w14:textId="77777777" w:rsidTr="00536827">
      <w:trPr>
        <w:trHeight w:val="284"/>
      </w:trPr>
      <w:tc>
        <w:tcPr>
          <w:tcW w:w="565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D693E0B" w14:textId="77777777" w:rsidR="008154A3" w:rsidRPr="00BC476F" w:rsidRDefault="008154A3" w:rsidP="00AF2B12">
          <w:pPr>
            <w:pStyle w:val="ab"/>
            <w:tabs>
              <w:tab w:val="clear" w:pos="4677"/>
            </w:tabs>
            <w:spacing w:before="40"/>
            <w:ind w:left="-40" w:right="-74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97E06F6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2DDD279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2E05442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30D3BD3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DBCCAF2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3EC26FB9" w14:textId="283295B2" w:rsidR="008154A3" w:rsidRPr="00C60C87" w:rsidRDefault="008154A3" w:rsidP="00383AAA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Pr="00B13EFE">
            <w:rPr>
              <w:b w:val="0"/>
              <w:szCs w:val="28"/>
            </w:rPr>
            <w:t>Р.1</w:t>
          </w:r>
          <w:r w:rsidR="00383AAA">
            <w:rPr>
              <w:b w:val="0"/>
              <w:szCs w:val="28"/>
            </w:rPr>
            <w:t>3</w:t>
          </w:r>
          <w:r w:rsidRPr="00B13EFE"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 w:rsidRPr="00B13EFE">
            <w:rPr>
              <w:b w:val="0"/>
              <w:szCs w:val="28"/>
            </w:rPr>
            <w:t>.</w:t>
          </w:r>
          <w:r w:rsidRPr="008154A3">
            <w:rPr>
              <w:b w:val="0"/>
              <w:szCs w:val="28"/>
              <w:highlight w:val="yellow"/>
            </w:rPr>
            <w:t>ХХХ</w:t>
          </w:r>
          <w:r w:rsidRPr="00B13EFE">
            <w:rPr>
              <w:b w:val="0"/>
              <w:szCs w:val="28"/>
            </w:rPr>
            <w:t>.20</w:t>
          </w:r>
          <w:r>
            <w:rPr>
              <w:b w:val="0"/>
              <w:szCs w:val="28"/>
            </w:rPr>
            <w:t>23</w:t>
          </w:r>
          <w:r w:rsidRPr="00B13EFE">
            <w:rPr>
              <w:b w:val="0"/>
              <w:szCs w:val="28"/>
            </w:rPr>
            <w:t>.00.</w:t>
          </w:r>
          <w:r>
            <w:rPr>
              <w:b w:val="0"/>
              <w:szCs w:val="28"/>
            </w:rPr>
            <w:t>ПЗ-И</w:t>
          </w:r>
        </w:p>
      </w:tc>
    </w:tr>
    <w:tr w:rsidR="008154A3" w:rsidRPr="00C60C87" w14:paraId="56F9040D" w14:textId="77777777" w:rsidTr="00536827">
      <w:trPr>
        <w:trHeight w:val="284"/>
      </w:trPr>
      <w:tc>
        <w:tcPr>
          <w:tcW w:w="565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F714C1B" w14:textId="77777777" w:rsidR="008154A3" w:rsidRPr="00BC476F" w:rsidRDefault="008154A3" w:rsidP="00AF2B12">
          <w:pPr>
            <w:pStyle w:val="ab"/>
            <w:tabs>
              <w:tab w:val="clear" w:pos="4677"/>
            </w:tabs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8817369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935678C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0D24EFD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F2CED64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99BF8FC" w14:textId="77777777" w:rsidR="008154A3" w:rsidRPr="00BC476F" w:rsidRDefault="008154A3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5FABA580" w14:textId="77777777" w:rsidR="008154A3" w:rsidRPr="00C60C87" w:rsidRDefault="008154A3" w:rsidP="00BE545D">
          <w:pPr>
            <w:pStyle w:val="ab"/>
          </w:pPr>
        </w:p>
      </w:tc>
    </w:tr>
    <w:tr w:rsidR="008154A3" w:rsidRPr="00C60C87" w14:paraId="0FE4E0CF" w14:textId="77777777" w:rsidTr="00536827">
      <w:trPr>
        <w:trHeight w:hRule="exact" w:val="284"/>
      </w:trPr>
      <w:tc>
        <w:tcPr>
          <w:tcW w:w="56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A1D5DC9" w14:textId="77777777" w:rsidR="008154A3" w:rsidRPr="00C60C87" w:rsidRDefault="008154A3" w:rsidP="00C60C87">
          <w:pPr>
            <w:pStyle w:val="ab"/>
            <w:tabs>
              <w:tab w:val="clear" w:pos="4677"/>
            </w:tabs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3A3B38C" w14:textId="77777777" w:rsidR="008154A3" w:rsidRPr="00F53088" w:rsidRDefault="008154A3" w:rsidP="00C60C87">
          <w:pPr>
            <w:pStyle w:val="ab"/>
            <w:ind w:left="-57" w:right="-57"/>
            <w:rPr>
              <w:b w:val="0"/>
              <w:spacing w:val="-20"/>
              <w:sz w:val="16"/>
              <w:szCs w:val="16"/>
            </w:rPr>
          </w:pPr>
          <w:r w:rsidRPr="00F53088">
            <w:rPr>
              <w:spacing w:val="-20"/>
              <w:sz w:val="16"/>
              <w:szCs w:val="16"/>
            </w:rPr>
            <w:t>Кол.уч.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A2BDF4B" w14:textId="77777777" w:rsidR="008154A3" w:rsidRPr="00C60C87" w:rsidRDefault="008154A3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0222D7F" w14:textId="77777777" w:rsidR="008154A3" w:rsidRPr="00C60C87" w:rsidRDefault="008154A3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A380E52" w14:textId="77777777" w:rsidR="008154A3" w:rsidRPr="00C60C87" w:rsidRDefault="008154A3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38A2793" w14:textId="77777777" w:rsidR="008154A3" w:rsidRPr="00C60C87" w:rsidRDefault="008154A3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361CF4B7" w14:textId="77777777" w:rsidR="008154A3" w:rsidRPr="00C60C87" w:rsidRDefault="008154A3" w:rsidP="00BE545D">
          <w:pPr>
            <w:pStyle w:val="ab"/>
            <w:rPr>
              <w:b w:val="0"/>
            </w:rPr>
          </w:pPr>
        </w:p>
      </w:tc>
    </w:tr>
    <w:tr w:rsidR="008154A3" w:rsidRPr="00C60C87" w14:paraId="2300FE57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A910DE2" w14:textId="77777777" w:rsidR="008154A3" w:rsidRPr="003B2855" w:rsidRDefault="008154A3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32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9CE8925" w14:textId="77777777" w:rsidR="008154A3" w:rsidRPr="00A71777" w:rsidRDefault="008154A3" w:rsidP="00536827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8154A3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3701573" w14:textId="77777777" w:rsidR="008154A3" w:rsidRPr="00A71777" w:rsidRDefault="008154A3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DF3C1C9" w14:textId="77777777" w:rsidR="008154A3" w:rsidRPr="00A71777" w:rsidRDefault="008154A3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B5DE9CD" w14:textId="77777777" w:rsidR="008154A3" w:rsidRPr="00F2399C" w:rsidRDefault="008154A3" w:rsidP="00F2399C">
          <w:pPr>
            <w:pStyle w:val="ab"/>
            <w:ind w:left="-57" w:right="-57"/>
            <w:rPr>
              <w:b w:val="0"/>
              <w:caps/>
              <w:szCs w:val="28"/>
            </w:rPr>
          </w:pPr>
          <w:r>
            <w:rPr>
              <w:b w:val="0"/>
              <w:caps/>
            </w:rPr>
            <w:t>Список использованных источников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CDF36A3" w14:textId="77777777" w:rsidR="008154A3" w:rsidRPr="00C60C87" w:rsidRDefault="008154A3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A3FEAE6" w14:textId="77777777" w:rsidR="008154A3" w:rsidRPr="00C60C87" w:rsidRDefault="008154A3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612351AB" w14:textId="77777777" w:rsidR="008154A3" w:rsidRPr="00C60C87" w:rsidRDefault="008154A3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8154A3" w:rsidRPr="00C60C87" w14:paraId="622BB25A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82A14B0" w14:textId="77777777" w:rsidR="008154A3" w:rsidRPr="003B2855" w:rsidRDefault="008154A3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01688FEA" w14:textId="65D9ABB1" w:rsidR="008154A3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365ADBF" w14:textId="77777777" w:rsidR="008154A3" w:rsidRPr="00A71777" w:rsidRDefault="008154A3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EC73289" w14:textId="77777777" w:rsidR="008154A3" w:rsidRPr="00A71777" w:rsidRDefault="008154A3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0AEA6EF4" w14:textId="77777777" w:rsidR="008154A3" w:rsidRPr="00C60C87" w:rsidRDefault="008154A3" w:rsidP="00BE545D">
          <w:pPr>
            <w:pStyle w:val="ab"/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EAF32CF" w14:textId="77777777" w:rsidR="008154A3" w:rsidRPr="003B2855" w:rsidRDefault="008154A3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23D1F2F" w14:textId="77777777" w:rsidR="008154A3" w:rsidRPr="003B2855" w:rsidRDefault="008154A3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1</w:t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7DE2001F" w14:textId="1E1D5F71" w:rsidR="008154A3" w:rsidRPr="00A05F45" w:rsidRDefault="00C34D27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fldChar w:fldCharType="begin"/>
          </w:r>
          <w:r>
            <w:instrText xml:space="preserve"> SECTIONPAGES   \* MERGEFORMAT </w:instrText>
          </w:r>
          <w: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1</w:t>
          </w:r>
          <w:r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8154A3" w:rsidRPr="00C60C87" w14:paraId="327F175C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16618A9" w14:textId="77777777" w:rsidR="008154A3" w:rsidRPr="003B2855" w:rsidRDefault="008154A3" w:rsidP="002B4A6E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04CCEFCD" w14:textId="77777777" w:rsidR="008154A3" w:rsidRPr="00536827" w:rsidRDefault="008154A3" w:rsidP="002B4A6E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5184E3C" w14:textId="77777777" w:rsidR="008154A3" w:rsidRPr="00A71777" w:rsidRDefault="008154A3" w:rsidP="002B4A6E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07E2791" w14:textId="77777777" w:rsidR="008154A3" w:rsidRPr="00A71777" w:rsidRDefault="008154A3" w:rsidP="002B4A6E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12C0C25D" w14:textId="77777777" w:rsidR="008154A3" w:rsidRPr="00C60C87" w:rsidRDefault="008154A3" w:rsidP="002B4A6E">
          <w:pPr>
            <w:pStyle w:val="ab"/>
          </w:pPr>
        </w:p>
      </w:tc>
      <w:tc>
        <w:tcPr>
          <w:tcW w:w="2826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07ED37B7" w14:textId="64FCC4E6" w:rsidR="008154A3" w:rsidRPr="00306F21" w:rsidRDefault="00383AAA" w:rsidP="008154A3">
          <w:pPr>
            <w:pStyle w:val="ab"/>
            <w:rPr>
              <w:b w:val="0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>
            <w:rPr>
              <w:b w:val="0"/>
              <w:spacing w:val="-8"/>
              <w:sz w:val="24"/>
              <w:szCs w:val="24"/>
            </w:rPr>
            <w:t>ЭСб(до)з-21-1</w:t>
          </w:r>
        </w:p>
      </w:tc>
    </w:tr>
    <w:tr w:rsidR="008154A3" w:rsidRPr="00C60C87" w14:paraId="5C3E9231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0B000E2" w14:textId="77777777" w:rsidR="008154A3" w:rsidRPr="003B2855" w:rsidRDefault="008154A3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0B1EBD7D" w14:textId="77777777" w:rsidR="008154A3" w:rsidRDefault="008154A3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55820A7" w14:textId="77777777" w:rsidR="008154A3" w:rsidRPr="00A71777" w:rsidRDefault="008154A3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0E98202" w14:textId="77777777" w:rsidR="008154A3" w:rsidRPr="00A71777" w:rsidRDefault="008154A3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92D4A4F" w14:textId="77777777" w:rsidR="008154A3" w:rsidRPr="00C60C87" w:rsidRDefault="008154A3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0988B2C3" w14:textId="77777777" w:rsidR="008154A3" w:rsidRPr="00C60C87" w:rsidRDefault="008154A3" w:rsidP="00BE545D">
          <w:pPr>
            <w:pStyle w:val="ab"/>
          </w:pPr>
        </w:p>
      </w:tc>
    </w:tr>
    <w:tr w:rsidR="008154A3" w:rsidRPr="00C60C87" w14:paraId="6D3E7586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677B5A35" w14:textId="77777777" w:rsidR="008154A3" w:rsidRPr="003B2855" w:rsidRDefault="008154A3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02409F7D" w14:textId="77777777" w:rsidR="008154A3" w:rsidRDefault="008154A3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4333809" w14:textId="77777777" w:rsidR="008154A3" w:rsidRPr="00A71777" w:rsidRDefault="008154A3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3BF95889" w14:textId="77777777" w:rsidR="008154A3" w:rsidRPr="00A71777" w:rsidRDefault="008154A3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7C65121" w14:textId="77777777" w:rsidR="008154A3" w:rsidRPr="00C60C87" w:rsidRDefault="008154A3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3E2359F2" w14:textId="77777777" w:rsidR="008154A3" w:rsidRPr="00C60C87" w:rsidRDefault="008154A3" w:rsidP="00BE545D">
          <w:pPr>
            <w:pStyle w:val="ab"/>
          </w:pPr>
        </w:p>
      </w:tc>
    </w:tr>
  </w:tbl>
  <w:p w14:paraId="102F8301" w14:textId="77777777" w:rsidR="008154A3" w:rsidRPr="00BE545D" w:rsidRDefault="008154A3" w:rsidP="00BE545D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503" w:type="dxa"/>
      <w:tblInd w:w="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71"/>
      <w:gridCol w:w="571"/>
      <w:gridCol w:w="571"/>
      <w:gridCol w:w="571"/>
      <w:gridCol w:w="571"/>
      <w:gridCol w:w="571"/>
      <w:gridCol w:w="6507"/>
      <w:gridCol w:w="570"/>
    </w:tblGrid>
    <w:tr w:rsidR="002533C4" w:rsidRPr="00C60C87" w14:paraId="5145C6B0" w14:textId="77777777" w:rsidTr="009E02C4">
      <w:trPr>
        <w:trHeight w:hRule="exact" w:val="284"/>
      </w:trPr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AD35A2B" w14:textId="77777777" w:rsidR="002533C4" w:rsidRPr="00391466" w:rsidRDefault="002533C4" w:rsidP="00C60C87">
          <w:pPr>
            <w:pStyle w:val="ab"/>
            <w:tabs>
              <w:tab w:val="clear" w:pos="4677"/>
            </w:tabs>
            <w:rPr>
              <w:b w:val="0"/>
              <w:sz w:val="16"/>
              <w:szCs w:val="16"/>
            </w:rPr>
          </w:pPr>
          <w:r>
            <w:rPr>
              <w:b w:val="0"/>
              <w:noProof/>
              <w:sz w:val="16"/>
              <w:szCs w:val="16"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07040" behindDoc="0" locked="0" layoutInCell="1" allowOverlap="1" wp14:anchorId="2704571B" wp14:editId="6C8E7F26">
                    <wp:simplePos x="0" y="0"/>
                    <wp:positionH relativeFrom="column">
                      <wp:posOffset>-417830</wp:posOffset>
                    </wp:positionH>
                    <wp:positionV relativeFrom="paragraph">
                      <wp:posOffset>-2526665</wp:posOffset>
                    </wp:positionV>
                    <wp:extent cx="413385" cy="3149600"/>
                    <wp:effectExtent l="0" t="0" r="5715" b="12700"/>
                    <wp:wrapNone/>
                    <wp:docPr id="30" name="Поле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13385" cy="31496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noFill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tbl>
                                <w:tblPr>
                                  <w:tblW w:w="0" w:type="auto"/>
                                  <w:tbl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  <w:insideH w:val="single" w:sz="12" w:space="0" w:color="auto"/>
                                    <w:insideV w:val="single" w:sz="12" w:space="0" w:color="auto"/>
                                  </w:tblBorders>
                                  <w:tblLayout w:type="fixed"/>
                                  <w:tblCellMar>
                                    <w:left w:w="0" w:type="dxa"/>
                                    <w:right w:w="0" w:type="dxa"/>
                                  </w:tblCellMar>
                                  <w:tblLook w:val="0000" w:firstRow="0" w:lastRow="0" w:firstColumn="0" w:lastColumn="0" w:noHBand="0" w:noVBand="0"/>
                                </w:tblPr>
                                <w:tblGrid>
                                  <w:gridCol w:w="284"/>
                                  <w:gridCol w:w="397"/>
                                </w:tblGrid>
                                <w:tr w:rsidR="002533C4" w:rsidRPr="00C60C87" w14:paraId="6A2ED505" w14:textId="77777777" w:rsidTr="00EB2432">
                                  <w:trPr>
                                    <w:cantSplit/>
                                    <w:trHeight w:hRule="exact" w:val="1701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14:paraId="7AD47915" w14:textId="77777777" w:rsidR="002533C4" w:rsidRPr="009E02C4" w:rsidRDefault="002533C4" w:rsidP="008A7AC7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9E02C4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c>
                                  <w:tc>
                                    <w:tcPr>
                                      <w:tcW w:w="397" w:type="dxa"/>
                                      <w:textDirection w:val="btLr"/>
                                      <w:vAlign w:val="center"/>
                                    </w:tcPr>
                                    <w:p w14:paraId="44361776" w14:textId="77777777" w:rsidR="002533C4" w:rsidRPr="009E02C4" w:rsidRDefault="002533C4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</w:p>
                                  </w:tc>
                                </w:tr>
                                <w:tr w:rsidR="002533C4" w:rsidRPr="00C60C87" w14:paraId="2EBEAE65" w14:textId="77777777" w:rsidTr="00EB2432">
                                  <w:trPr>
                                    <w:cantSplit/>
                                    <w:trHeight w:hRule="exact" w:val="1701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14:paraId="21AF01C7" w14:textId="77777777" w:rsidR="002533C4" w:rsidRPr="009E02C4" w:rsidRDefault="002533C4" w:rsidP="008A7AC7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9E02C4">
                                        <w:rPr>
                                          <w:sz w:val="20"/>
                                          <w:szCs w:val="20"/>
                                        </w:rPr>
                                        <w:t>Подп. и дата</w:t>
                                      </w:r>
                                    </w:p>
                                  </w:tc>
                                  <w:tc>
                                    <w:tcPr>
                                      <w:tcW w:w="397" w:type="dxa"/>
                                      <w:textDirection w:val="btLr"/>
                                      <w:vAlign w:val="center"/>
                                    </w:tcPr>
                                    <w:p w14:paraId="51E3E46B" w14:textId="77777777" w:rsidR="002533C4" w:rsidRPr="009E02C4" w:rsidRDefault="002533C4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</w:p>
                                  </w:tc>
                                </w:tr>
                                <w:tr w:rsidR="002533C4" w:rsidRPr="00C60C87" w14:paraId="709036A5" w14:textId="77777777" w:rsidTr="00EB2432">
                                  <w:trPr>
                                    <w:cantSplit/>
                                    <w:trHeight w:hRule="exact" w:val="1418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14:paraId="64352424" w14:textId="77777777" w:rsidR="002533C4" w:rsidRPr="009E02C4" w:rsidRDefault="002533C4" w:rsidP="008A7AC7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9E02C4">
                                        <w:rPr>
                                          <w:sz w:val="20"/>
                                          <w:szCs w:val="20"/>
                                        </w:rPr>
                                        <w:t>Инв. № подл.</w:t>
                                      </w:r>
                                    </w:p>
                                  </w:tc>
                                  <w:tc>
                                    <w:tcPr>
                                      <w:tcW w:w="397" w:type="dxa"/>
                                      <w:textDirection w:val="btLr"/>
                                      <w:vAlign w:val="center"/>
                                    </w:tcPr>
                                    <w:p w14:paraId="65B875E8" w14:textId="77777777" w:rsidR="002533C4" w:rsidRPr="009E02C4" w:rsidRDefault="002533C4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14:paraId="678D5153" w14:textId="77777777" w:rsidR="002533C4" w:rsidRPr="00D55421" w:rsidRDefault="002533C4" w:rsidP="00F81E90"/>
                              <w:p w14:paraId="3375C0E2" w14:textId="77777777" w:rsidR="002533C4" w:rsidRDefault="002533C4" w:rsidP="00F81E90"/>
                              <w:tbl>
                                <w:tblPr>
                                  <w:tblW w:w="0" w:type="auto"/>
                                  <w:tbl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  <w:insideH w:val="single" w:sz="12" w:space="0" w:color="auto"/>
                                    <w:insideV w:val="single" w:sz="12" w:space="0" w:color="auto"/>
                                  </w:tblBorders>
                                  <w:tblLayout w:type="fixed"/>
                                  <w:tblCellMar>
                                    <w:left w:w="0" w:type="dxa"/>
                                    <w:right w:w="0" w:type="dxa"/>
                                  </w:tblCellMar>
                                  <w:tblLook w:val="0000" w:firstRow="0" w:lastRow="0" w:firstColumn="0" w:lastColumn="0" w:noHBand="0" w:noVBand="0"/>
                                </w:tblPr>
                                <w:tblGrid>
                                  <w:gridCol w:w="284"/>
                                  <w:gridCol w:w="397"/>
                                </w:tblGrid>
                                <w:tr w:rsidR="002533C4" w:rsidRPr="00C60C87" w14:paraId="3D239954" w14:textId="77777777" w:rsidTr="00EB2432">
                                  <w:trPr>
                                    <w:cantSplit/>
                                    <w:trHeight w:hRule="exact" w:val="1701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14:paraId="47756EE0" w14:textId="77777777" w:rsidR="002533C4" w:rsidRPr="00C60C87" w:rsidRDefault="002533C4" w:rsidP="008A7AC7">
                                      <w:pPr>
                                        <w:ind w:left="113" w:right="113"/>
                                      </w:pPr>
                                      <w:r w:rsidRPr="00C60C87">
                                        <w:t>Взам. инв. №</w:t>
                                      </w:r>
                                    </w:p>
                                  </w:tc>
                                  <w:tc>
                                    <w:tcPr>
                                      <w:tcW w:w="397" w:type="dxa"/>
                                      <w:textDirection w:val="btLr"/>
                                      <w:vAlign w:val="center"/>
                                    </w:tcPr>
                                    <w:p w14:paraId="7F2B59DE" w14:textId="77777777" w:rsidR="002533C4" w:rsidRPr="00C60C87" w:rsidRDefault="002533C4">
                                      <w:pPr>
                                        <w:ind w:left="113" w:right="113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c>
                                </w:tr>
                                <w:tr w:rsidR="002533C4" w:rsidRPr="00C60C87" w14:paraId="47A95B70" w14:textId="77777777" w:rsidTr="00EB2432">
                                  <w:trPr>
                                    <w:cantSplit/>
                                    <w:trHeight w:hRule="exact" w:val="1701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14:paraId="19BDF2C6" w14:textId="77777777" w:rsidR="002533C4" w:rsidRPr="00C60C87" w:rsidRDefault="002533C4" w:rsidP="008A7AC7">
                                      <w:pPr>
                                        <w:ind w:left="113" w:right="113"/>
                                      </w:pPr>
                                      <w:r w:rsidRPr="00C60C87">
                                        <w:t>Подп. и дата</w:t>
                                      </w:r>
                                    </w:p>
                                  </w:tc>
                                  <w:tc>
                                    <w:tcPr>
                                      <w:tcW w:w="397" w:type="dxa"/>
                                      <w:textDirection w:val="btLr"/>
                                      <w:vAlign w:val="center"/>
                                    </w:tcPr>
                                    <w:p w14:paraId="271765CE" w14:textId="77777777" w:rsidR="002533C4" w:rsidRPr="00C60C87" w:rsidRDefault="002533C4">
                                      <w:pPr>
                                        <w:ind w:left="113" w:right="113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c>
                                </w:tr>
                                <w:tr w:rsidR="002533C4" w:rsidRPr="00C60C87" w14:paraId="59FEED74" w14:textId="77777777" w:rsidTr="00EB2432">
                                  <w:trPr>
                                    <w:cantSplit/>
                                    <w:trHeight w:hRule="exact" w:val="1418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14:paraId="4725BC17" w14:textId="77777777" w:rsidR="002533C4" w:rsidRPr="00C60C87" w:rsidRDefault="002533C4" w:rsidP="008A7AC7">
                                      <w:pPr>
                                        <w:ind w:left="113" w:right="113"/>
                                      </w:pPr>
                                      <w:r w:rsidRPr="00C60C87">
                                        <w:t>Инв. № подл.</w:t>
                                      </w:r>
                                    </w:p>
                                  </w:tc>
                                  <w:tc>
                                    <w:tcPr>
                                      <w:tcW w:w="397" w:type="dxa"/>
                                      <w:textDirection w:val="btLr"/>
                                      <w:vAlign w:val="center"/>
                                    </w:tcPr>
                                    <w:p w14:paraId="0DADA77C" w14:textId="77777777" w:rsidR="002533C4" w:rsidRPr="00C60C87" w:rsidRDefault="002533C4">
                                      <w:pPr>
                                        <w:ind w:left="113" w:right="113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14:paraId="23E857D4" w14:textId="77777777" w:rsidR="002533C4" w:rsidRPr="00D55421" w:rsidRDefault="002533C4" w:rsidP="00F81E90"/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704571B"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28" o:spid="_x0000_s1026" type="#_x0000_t202" style="position:absolute;left:0;text-align:left;margin-left:-32.9pt;margin-top:-198.95pt;width:32.55pt;height:248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" filled="f" stroked="f" strokeweight="0">
                    <v:textbox inset="0,0,0,0">
                      <w:txbxContent>
                        <w:tbl>
                          <w:tblPr>
                            <w:tblW w:w="0" w:type="auto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397"/>
                          </w:tblGrid>
                          <w:tr w:rsidR="002533C4" w:rsidRPr="00C60C87" w14:paraId="6A2ED505" w14:textId="77777777" w:rsidTr="00EB2432">
                            <w:trPr>
                              <w:cantSplit/>
                              <w:trHeight w:hRule="exact" w:val="1701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14:paraId="7AD47915" w14:textId="77777777" w:rsidR="002533C4" w:rsidRPr="009E02C4" w:rsidRDefault="002533C4" w:rsidP="008A7AC7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9E02C4">
                                  <w:rPr>
                                    <w:sz w:val="20"/>
                                    <w:szCs w:val="20"/>
                                  </w:rPr>
                                  <w:t>Взам.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14:paraId="44361776" w14:textId="77777777" w:rsidR="002533C4" w:rsidRPr="009E02C4" w:rsidRDefault="002533C4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c>
                          </w:tr>
                          <w:tr w:rsidR="002533C4" w:rsidRPr="00C60C87" w14:paraId="2EBEAE65" w14:textId="77777777" w:rsidTr="00EB2432">
                            <w:trPr>
                              <w:cantSplit/>
                              <w:trHeight w:hRule="exact" w:val="1701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14:paraId="21AF01C7" w14:textId="77777777" w:rsidR="002533C4" w:rsidRPr="009E02C4" w:rsidRDefault="002533C4" w:rsidP="008A7AC7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9E02C4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14:paraId="51E3E46B" w14:textId="77777777" w:rsidR="002533C4" w:rsidRPr="009E02C4" w:rsidRDefault="002533C4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c>
                          </w:tr>
                          <w:tr w:rsidR="002533C4" w:rsidRPr="00C60C87" w14:paraId="709036A5" w14:textId="77777777" w:rsidTr="00EB2432">
                            <w:trPr>
                              <w:cantSplit/>
                              <w:trHeight w:hRule="exact" w:val="1418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14:paraId="64352424" w14:textId="77777777" w:rsidR="002533C4" w:rsidRPr="009E02C4" w:rsidRDefault="002533C4" w:rsidP="008A7AC7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9E02C4">
                                  <w:rPr>
                                    <w:sz w:val="20"/>
                                    <w:szCs w:val="20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14:paraId="65B875E8" w14:textId="77777777" w:rsidR="002533C4" w:rsidRPr="009E02C4" w:rsidRDefault="002533C4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c>
                          </w:tr>
                        </w:tbl>
                        <w:p w14:paraId="678D5153" w14:textId="77777777" w:rsidR="002533C4" w:rsidRPr="00D55421" w:rsidRDefault="002533C4" w:rsidP="00F81E90"/>
                        <w:p w14:paraId="3375C0E2" w14:textId="77777777" w:rsidR="002533C4" w:rsidRDefault="002533C4" w:rsidP="00F81E90"/>
                        <w:tbl>
                          <w:tblPr>
                            <w:tblW w:w="0" w:type="auto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397"/>
                          </w:tblGrid>
                          <w:tr w:rsidR="002533C4" w:rsidRPr="00C60C87" w14:paraId="3D239954" w14:textId="77777777" w:rsidTr="00EB2432">
                            <w:trPr>
                              <w:cantSplit/>
                              <w:trHeight w:hRule="exact" w:val="1701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14:paraId="47756EE0" w14:textId="77777777" w:rsidR="002533C4" w:rsidRPr="00C60C87" w:rsidRDefault="002533C4" w:rsidP="008A7AC7">
                                <w:pPr>
                                  <w:ind w:left="113" w:right="113"/>
                                </w:pPr>
                                <w:r w:rsidRPr="00C60C87">
                                  <w:t>Взам.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14:paraId="7F2B59DE" w14:textId="77777777" w:rsidR="002533C4" w:rsidRPr="00C60C87" w:rsidRDefault="002533C4">
                                <w:pPr>
                                  <w:ind w:left="113" w:right="113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</w:tr>
                          <w:tr w:rsidR="002533C4" w:rsidRPr="00C60C87" w14:paraId="47A95B70" w14:textId="77777777" w:rsidTr="00EB2432">
                            <w:trPr>
                              <w:cantSplit/>
                              <w:trHeight w:hRule="exact" w:val="1701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14:paraId="19BDF2C6" w14:textId="77777777" w:rsidR="002533C4" w:rsidRPr="00C60C87" w:rsidRDefault="002533C4" w:rsidP="008A7AC7">
                                <w:pPr>
                                  <w:ind w:left="113" w:right="113"/>
                                </w:pPr>
                                <w:r w:rsidRPr="00C60C87"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14:paraId="271765CE" w14:textId="77777777" w:rsidR="002533C4" w:rsidRPr="00C60C87" w:rsidRDefault="002533C4">
                                <w:pPr>
                                  <w:ind w:left="113" w:right="113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</w:tr>
                          <w:tr w:rsidR="002533C4" w:rsidRPr="00C60C87" w14:paraId="59FEED74" w14:textId="77777777" w:rsidTr="00EB2432">
                            <w:trPr>
                              <w:cantSplit/>
                              <w:trHeight w:hRule="exact" w:val="1418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14:paraId="4725BC17" w14:textId="77777777" w:rsidR="002533C4" w:rsidRPr="00C60C87" w:rsidRDefault="002533C4" w:rsidP="008A7AC7">
                                <w:pPr>
                                  <w:ind w:left="113" w:right="113"/>
                                </w:pPr>
                                <w:r w:rsidRPr="00C60C87"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14:paraId="0DADA77C" w14:textId="77777777" w:rsidR="002533C4" w:rsidRPr="00C60C87" w:rsidRDefault="002533C4">
                                <w:pPr>
                                  <w:ind w:left="113" w:right="113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c>
                          </w:tr>
                        </w:tbl>
                        <w:p w14:paraId="23E857D4" w14:textId="77777777" w:rsidR="002533C4" w:rsidRPr="00D55421" w:rsidRDefault="002533C4" w:rsidP="00F81E90"/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193729BF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74493D41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38BFE1A5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34405AAC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23E34942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6394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617E3B79" w14:textId="77777777" w:rsidR="002533C4" w:rsidRPr="00C60C87" w:rsidRDefault="002533C4" w:rsidP="00BE545D">
          <w:pPr>
            <w:pStyle w:val="ab"/>
            <w:rPr>
              <w:b w:val="0"/>
              <w:caps/>
              <w:szCs w:val="28"/>
            </w:rPr>
          </w:pPr>
          <w:r>
            <w:fldChar w:fldCharType="begin"/>
          </w:r>
          <w:r>
            <w:instrText xml:space="preserve"> REF  Шифр_объекта \* Upper  \* MERGEFORMAT </w:instrText>
          </w:r>
          <w:r>
            <w:fldChar w:fldCharType="separate"/>
          </w:r>
          <w:r>
            <w:rPr>
              <w:b w:val="0"/>
              <w:bCs/>
            </w:rPr>
            <w:t>Ошибка! Источник ссылки не найден.</w:t>
          </w:r>
          <w:r>
            <w:fldChar w:fldCharType="end"/>
          </w:r>
          <w:r w:rsidRPr="00C60C87">
            <w:rPr>
              <w:szCs w:val="28"/>
            </w:rPr>
            <w:t>-</w:t>
          </w:r>
          <w:r>
            <w:fldChar w:fldCharType="begin"/>
          </w:r>
          <w:r>
            <w:instrText xml:space="preserve"> REF  Шифр_раздела \* Upper  \* MERGEFORMAT </w:instrText>
          </w:r>
          <w:r>
            <w:fldChar w:fldCharType="separate"/>
          </w:r>
          <w:r>
            <w:rPr>
              <w:b w:val="0"/>
              <w:bCs/>
            </w:rPr>
            <w:t>Ошибка! Источник ссылки не найден.</w:t>
          </w:r>
          <w:r>
            <w:fldChar w:fldCharType="end"/>
          </w:r>
          <w:r w:rsidRPr="00C60C87">
            <w:rPr>
              <w:caps/>
              <w:szCs w:val="28"/>
            </w:rPr>
            <w:t>-с</w:t>
          </w: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42BC6A46" w14:textId="77777777" w:rsidR="002533C4" w:rsidRPr="00C60C87" w:rsidRDefault="002533C4" w:rsidP="008A7AC7">
          <w:pPr>
            <w:pStyle w:val="ab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</w:tr>
    <w:tr w:rsidR="002533C4" w:rsidRPr="00C60C87" w14:paraId="3E646C31" w14:textId="77777777" w:rsidTr="009E02C4">
      <w:trPr>
        <w:trHeight w:hRule="exact" w:val="284"/>
      </w:trPr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CE41DCF" w14:textId="77777777" w:rsidR="002533C4" w:rsidRPr="00391466" w:rsidRDefault="002533C4" w:rsidP="00C60C87">
          <w:pPr>
            <w:pStyle w:val="ab"/>
            <w:tabs>
              <w:tab w:val="clear" w:pos="4677"/>
            </w:tabs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5658802A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1C39AFBD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6C17AF63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63B05EFA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003879F6" w14:textId="77777777" w:rsidR="002533C4" w:rsidRPr="00391466" w:rsidRDefault="002533C4" w:rsidP="008A7AC7">
          <w:pPr>
            <w:pStyle w:val="ab"/>
            <w:rPr>
              <w:b w:val="0"/>
              <w:sz w:val="16"/>
              <w:szCs w:val="16"/>
            </w:rPr>
          </w:pPr>
        </w:p>
      </w:tc>
      <w:tc>
        <w:tcPr>
          <w:tcW w:w="6394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11AB7D61" w14:textId="77777777" w:rsidR="002533C4" w:rsidRPr="00C60C87" w:rsidRDefault="002533C4" w:rsidP="008A7AC7">
          <w:pPr>
            <w:pStyle w:val="ab"/>
          </w:pPr>
        </w:p>
      </w:tc>
      <w:tc>
        <w:tcPr>
          <w:tcW w:w="560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shd w:val="clear" w:color="auto" w:fill="auto"/>
          <w:vAlign w:val="center"/>
        </w:tcPr>
        <w:p w14:paraId="7AF5AFC1" w14:textId="2D4BAA06" w:rsidR="002533C4" w:rsidRPr="00C60C87" w:rsidRDefault="002533C4" w:rsidP="008A7AC7">
          <w:pPr>
            <w:pStyle w:val="ab"/>
            <w:rPr>
              <w:szCs w:val="24"/>
            </w:rPr>
          </w:pPr>
          <w:r>
            <w:rPr>
              <w:szCs w:val="24"/>
            </w:rPr>
            <w:fldChar w:fldCharType="begin"/>
          </w:r>
          <w:r>
            <w:rPr>
              <w:szCs w:val="24"/>
              <w:lang w:val="en-US"/>
            </w:rPr>
            <w:instrText>PAGE</w:instrText>
          </w:r>
          <w:r>
            <w:rPr>
              <w:szCs w:val="24"/>
            </w:rPr>
            <w:fldChar w:fldCharType="separate"/>
          </w:r>
          <w:r w:rsidR="00866064">
            <w:rPr>
              <w:noProof/>
              <w:szCs w:val="24"/>
              <w:lang w:val="en-US"/>
            </w:rPr>
            <w:t>3</w:t>
          </w:r>
          <w:r>
            <w:rPr>
              <w:szCs w:val="24"/>
            </w:rPr>
            <w:fldChar w:fldCharType="end"/>
          </w:r>
        </w:p>
      </w:tc>
    </w:tr>
    <w:tr w:rsidR="002533C4" w:rsidRPr="00C60C87" w14:paraId="1D23D4CF" w14:textId="77777777" w:rsidTr="009E02C4">
      <w:trPr>
        <w:trHeight w:val="283"/>
      </w:trPr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D976134" w14:textId="77777777" w:rsidR="002533C4" w:rsidRPr="006E5957" w:rsidRDefault="002533C4" w:rsidP="00C60C87">
          <w:pPr>
            <w:pStyle w:val="ab"/>
            <w:tabs>
              <w:tab w:val="clear" w:pos="4677"/>
            </w:tabs>
            <w:rPr>
              <w:sz w:val="16"/>
              <w:szCs w:val="16"/>
            </w:rPr>
          </w:pPr>
          <w:r w:rsidRPr="006E5957">
            <w:rPr>
              <w:sz w:val="16"/>
              <w:szCs w:val="16"/>
            </w:rPr>
            <w:t>Изм.</w: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378D3B8" w14:textId="77777777" w:rsidR="002533C4" w:rsidRPr="006E5957" w:rsidRDefault="002533C4" w:rsidP="00C60C87">
          <w:pPr>
            <w:pStyle w:val="ab"/>
            <w:ind w:right="-57"/>
            <w:rPr>
              <w:sz w:val="16"/>
              <w:szCs w:val="16"/>
            </w:rPr>
          </w:pPr>
          <w:r w:rsidRPr="006E5957">
            <w:rPr>
              <w:sz w:val="16"/>
              <w:szCs w:val="16"/>
            </w:rPr>
            <w:t>Кол.уч</w: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D5F0CC9" w14:textId="77777777" w:rsidR="002533C4" w:rsidRPr="006E5957" w:rsidRDefault="002533C4" w:rsidP="00C60C87">
          <w:pPr>
            <w:pStyle w:val="ab"/>
            <w:ind w:right="-57"/>
            <w:rPr>
              <w:sz w:val="16"/>
              <w:szCs w:val="16"/>
            </w:rPr>
          </w:pPr>
          <w:r w:rsidRPr="006E5957">
            <w:rPr>
              <w:sz w:val="16"/>
              <w:szCs w:val="16"/>
            </w:rPr>
            <w:t>Лист</w: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27A7E24" w14:textId="77777777" w:rsidR="002533C4" w:rsidRPr="00C60C87" w:rsidRDefault="002533C4" w:rsidP="00C60C87">
          <w:pPr>
            <w:pStyle w:val="ab"/>
            <w:ind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046267C" w14:textId="77777777" w:rsidR="002533C4" w:rsidRPr="00C60C87" w:rsidRDefault="002533C4" w:rsidP="00C60C87">
          <w:pPr>
            <w:pStyle w:val="ab"/>
            <w:ind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E3F432D" w14:textId="77777777" w:rsidR="002533C4" w:rsidRPr="00C60C87" w:rsidRDefault="002533C4" w:rsidP="00C60C87">
          <w:pPr>
            <w:pStyle w:val="ab"/>
            <w:ind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394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5C011746" w14:textId="77777777" w:rsidR="002533C4" w:rsidRPr="00C60C87" w:rsidRDefault="002533C4" w:rsidP="008A7AC7">
          <w:pPr>
            <w:pStyle w:val="ab"/>
          </w:pPr>
        </w:p>
      </w:tc>
      <w:tc>
        <w:tcPr>
          <w:tcW w:w="560" w:type="dxa"/>
          <w:vMerge/>
          <w:tcBorders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30E6B112" w14:textId="77777777" w:rsidR="002533C4" w:rsidRPr="00C60C87" w:rsidRDefault="002533C4" w:rsidP="008A7AC7">
          <w:pPr>
            <w:pStyle w:val="ab"/>
          </w:pPr>
        </w:p>
      </w:tc>
    </w:tr>
  </w:tbl>
  <w:p w14:paraId="02A7D7CE" w14:textId="77777777" w:rsidR="002533C4" w:rsidRDefault="002533C4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2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1"/>
      <w:gridCol w:w="610"/>
      <w:gridCol w:w="561"/>
      <w:gridCol w:w="565"/>
      <w:gridCol w:w="834"/>
      <w:gridCol w:w="560"/>
      <w:gridCol w:w="4257"/>
      <w:gridCol w:w="851"/>
      <w:gridCol w:w="800"/>
      <w:gridCol w:w="891"/>
    </w:tblGrid>
    <w:tr w:rsidR="002533C4" w:rsidRPr="00C60C87" w14:paraId="7FF31002" w14:textId="77777777" w:rsidTr="00713043">
      <w:trPr>
        <w:trHeight w:val="284"/>
      </w:trPr>
      <w:tc>
        <w:tcPr>
          <w:tcW w:w="561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4F31F6CF" w14:textId="77777777" w:rsidR="002533C4" w:rsidRPr="00097AB3" w:rsidRDefault="002533C4" w:rsidP="00BD06CB">
          <w:pPr>
            <w:pStyle w:val="ab"/>
            <w:tabs>
              <w:tab w:val="clear" w:pos="4677"/>
            </w:tabs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10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4AD645BB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193DEB4E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7778D70A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3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71DE9450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02ECC0AB" w14:textId="77777777" w:rsidR="002533C4" w:rsidRPr="00097AB3" w:rsidRDefault="002533C4" w:rsidP="00AF2B12">
          <w:pPr>
            <w:pStyle w:val="ab"/>
            <w:ind w:left="-47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799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4FA8207C" w14:textId="0EC6B909" w:rsidR="002533C4" w:rsidRPr="00C60C87" w:rsidRDefault="00887539" w:rsidP="00383AAA">
          <w:pPr>
            <w:pStyle w:val="ab"/>
            <w:ind w:left="29"/>
            <w:rPr>
              <w:b w:val="0"/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 w:rsidR="00383AAA">
            <w:rPr>
              <w:b w:val="0"/>
              <w:szCs w:val="28"/>
            </w:rPr>
            <w:t>3</w:t>
          </w:r>
          <w:r w:rsidR="002533C4" w:rsidRPr="00B13EFE"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 w:rsidR="0076365F">
            <w:rPr>
              <w:b w:val="0"/>
              <w:szCs w:val="28"/>
            </w:rPr>
            <w:t>.</w:t>
          </w:r>
          <w:r w:rsidR="0076365F" w:rsidRPr="0076365F">
            <w:rPr>
              <w:b w:val="0"/>
              <w:szCs w:val="28"/>
              <w:highlight w:val="yellow"/>
            </w:rPr>
            <w:t>ХХХ</w:t>
          </w:r>
          <w:r w:rsidR="0076365F">
            <w:rPr>
              <w:b w:val="0"/>
              <w:szCs w:val="28"/>
            </w:rPr>
            <w:t>.</w:t>
          </w:r>
          <w:r w:rsidR="002533C4" w:rsidRPr="00B13EFE">
            <w:rPr>
              <w:b w:val="0"/>
              <w:szCs w:val="28"/>
            </w:rPr>
            <w:t>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.00.ПЗ</w:t>
          </w:r>
          <w:r w:rsidR="002533C4">
            <w:rPr>
              <w:caps/>
              <w:szCs w:val="28"/>
            </w:rPr>
            <w:t>-</w:t>
          </w:r>
          <w:r w:rsidR="002533C4" w:rsidRPr="008030D4">
            <w:rPr>
              <w:b w:val="0"/>
              <w:caps/>
              <w:szCs w:val="28"/>
            </w:rPr>
            <w:t>Р</w:t>
          </w:r>
        </w:p>
      </w:tc>
    </w:tr>
    <w:tr w:rsidR="002533C4" w:rsidRPr="00C60C87" w14:paraId="159F7F8D" w14:textId="77777777" w:rsidTr="00713043">
      <w:trPr>
        <w:trHeight w:val="284"/>
      </w:trPr>
      <w:tc>
        <w:tcPr>
          <w:tcW w:w="561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2ABA2134" w14:textId="77777777" w:rsidR="002533C4" w:rsidRPr="00097AB3" w:rsidRDefault="002533C4" w:rsidP="00BD06CB">
          <w:pPr>
            <w:pStyle w:val="ab"/>
            <w:tabs>
              <w:tab w:val="clear" w:pos="4677"/>
            </w:tabs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10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419880C3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12908D83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4E9197CE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34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4279A309" w14:textId="77777777" w:rsidR="002533C4" w:rsidRPr="00097AB3" w:rsidRDefault="002533C4" w:rsidP="00BD06CB">
          <w:pPr>
            <w:pStyle w:val="ab"/>
            <w:ind w:left="-38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4F706B02" w14:textId="77777777" w:rsidR="002533C4" w:rsidRPr="00097AB3" w:rsidRDefault="002533C4" w:rsidP="00BD06CB">
          <w:pPr>
            <w:pStyle w:val="ab"/>
            <w:ind w:left="-47" w:right="-37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799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26C6044B" w14:textId="77777777" w:rsidR="002533C4" w:rsidRPr="00C60C87" w:rsidRDefault="002533C4">
          <w:pPr>
            <w:pStyle w:val="ab"/>
          </w:pPr>
        </w:p>
      </w:tc>
    </w:tr>
    <w:tr w:rsidR="002533C4" w:rsidRPr="00C60C87" w14:paraId="6B4E12E9" w14:textId="77777777" w:rsidTr="00713043">
      <w:trPr>
        <w:trHeight w:hRule="exact" w:val="284"/>
      </w:trPr>
      <w:tc>
        <w:tcPr>
          <w:tcW w:w="561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2ECF095" w14:textId="77777777" w:rsidR="002533C4" w:rsidRPr="00C60C87" w:rsidRDefault="002533C4" w:rsidP="00C60C87">
          <w:pPr>
            <w:pStyle w:val="ab"/>
            <w:tabs>
              <w:tab w:val="clear" w:pos="4677"/>
            </w:tabs>
            <w:ind w:left="-57"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61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6D64BFB" w14:textId="77777777" w:rsidR="002533C4" w:rsidRPr="00C60C87" w:rsidRDefault="002533C4" w:rsidP="00C60C87">
          <w:pPr>
            <w:pStyle w:val="ab"/>
            <w:ind w:left="-113" w:right="-113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Кол.уч.</w:t>
          </w:r>
        </w:p>
      </w:tc>
      <w:tc>
        <w:tcPr>
          <w:tcW w:w="56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62DE3CF" w14:textId="77777777" w:rsidR="002533C4" w:rsidRPr="00C60C87" w:rsidRDefault="002533C4" w:rsidP="00C60C87">
          <w:pPr>
            <w:pStyle w:val="ab"/>
            <w:ind w:left="-57"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98926FB" w14:textId="77777777" w:rsidR="002533C4" w:rsidRPr="00C60C87" w:rsidRDefault="002533C4" w:rsidP="00C60C87">
          <w:pPr>
            <w:pStyle w:val="ab"/>
            <w:ind w:left="-57"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DA96086" w14:textId="77777777" w:rsidR="002533C4" w:rsidRPr="00C60C87" w:rsidRDefault="002533C4" w:rsidP="00C60C87">
          <w:pPr>
            <w:pStyle w:val="ab"/>
            <w:ind w:left="-57"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5E8B98B" w14:textId="77777777" w:rsidR="002533C4" w:rsidRPr="00C60C87" w:rsidRDefault="002533C4" w:rsidP="00C60C87">
          <w:pPr>
            <w:pStyle w:val="ab"/>
            <w:ind w:left="-57" w:right="-57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799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4C22BA33" w14:textId="77777777" w:rsidR="002533C4" w:rsidRPr="00C60C87" w:rsidRDefault="002533C4">
          <w:pPr>
            <w:pStyle w:val="ab"/>
          </w:pPr>
        </w:p>
      </w:tc>
    </w:tr>
    <w:tr w:rsidR="002533C4" w:rsidRPr="00C60C87" w14:paraId="18AF4AD1" w14:textId="77777777" w:rsidTr="00713043">
      <w:trPr>
        <w:trHeight w:val="284"/>
      </w:trPr>
      <w:tc>
        <w:tcPr>
          <w:tcW w:w="1171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D38736D" w14:textId="77777777" w:rsidR="002533C4" w:rsidRPr="003B2855" w:rsidRDefault="002533C4" w:rsidP="00C60C8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26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9B0DCF5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76365F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3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119A455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FC217FD" w14:textId="77777777" w:rsidR="002533C4" w:rsidRPr="00A71777" w:rsidRDefault="002533C4" w:rsidP="002674F9">
          <w:pPr>
            <w:pStyle w:val="ab"/>
            <w:ind w:left="-61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257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41F06D9" w14:textId="77777777" w:rsidR="002533C4" w:rsidRPr="008030D4" w:rsidRDefault="002533C4" w:rsidP="00BE075C">
          <w:pPr>
            <w:pStyle w:val="ab"/>
            <w:rPr>
              <w:b w:val="0"/>
              <w:caps/>
              <w:szCs w:val="24"/>
            </w:rPr>
          </w:pPr>
          <w:r w:rsidRPr="008030D4">
            <w:rPr>
              <w:b w:val="0"/>
              <w:caps/>
              <w:szCs w:val="24"/>
            </w:rPr>
            <w:t>Реферат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55686AD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0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3797E80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89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16F6E4AC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2533C4" w:rsidRPr="00C60C87" w14:paraId="38AB0513" w14:textId="77777777" w:rsidTr="00536827">
      <w:trPr>
        <w:trHeight w:val="284"/>
      </w:trPr>
      <w:tc>
        <w:tcPr>
          <w:tcW w:w="117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7D5ED79" w14:textId="77777777" w:rsidR="002533C4" w:rsidRPr="003B2855" w:rsidRDefault="002533C4" w:rsidP="00B10439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26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0504019E" w14:textId="03819774" w:rsidR="002533C4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3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5BEC8E4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32D990A" w14:textId="77777777" w:rsidR="002533C4" w:rsidRPr="00A71777" w:rsidRDefault="002533C4" w:rsidP="00A71777">
          <w:pPr>
            <w:pStyle w:val="ab"/>
            <w:ind w:left="-61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257" w:type="dxa"/>
          <w:vMerge/>
          <w:tcBorders>
            <w:left w:val="single" w:sz="12" w:space="0" w:color="auto"/>
            <w:right w:val="single" w:sz="12" w:space="0" w:color="auto"/>
          </w:tcBorders>
          <w:shd w:val="clear" w:color="auto" w:fill="auto"/>
        </w:tcPr>
        <w:p w14:paraId="0754CFAE" w14:textId="77777777" w:rsidR="002533C4" w:rsidRPr="00C60C87" w:rsidRDefault="002533C4" w:rsidP="00BE075C">
          <w:pPr>
            <w:pStyle w:val="ab"/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BAFFEC8" w14:textId="77777777" w:rsidR="002533C4" w:rsidRPr="00EA600C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EA600C">
            <w:rPr>
              <w:b w:val="0"/>
              <w:sz w:val="20"/>
              <w:szCs w:val="20"/>
            </w:rPr>
            <w:t>П</w:t>
          </w:r>
        </w:p>
      </w:tc>
      <w:tc>
        <w:tcPr>
          <w:tcW w:w="80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9CE34D0" w14:textId="42807C90" w:rsidR="002533C4" w:rsidRPr="00EA600C" w:rsidRDefault="00EA6C8F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begin"/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  <w:lang w:val="en-US"/>
            </w:rPr>
            <w:instrText>=</w:instrText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begin"/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instrText xml:space="preserve"> PAGE </w:instrText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b w:val="0"/>
              <w:bCs/>
              <w:noProof/>
              <w:szCs w:val="20"/>
            </w:rPr>
            <w:instrText>2</w:instrText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end"/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  <w:lang w:val="en-US"/>
            </w:rPr>
            <w:instrText>-</w:instrText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instrText>1</w:instrText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b w:val="0"/>
              <w:bCs/>
              <w:noProof/>
              <w:szCs w:val="20"/>
              <w:lang w:val="en-US"/>
            </w:rPr>
            <w:t>1</w:t>
          </w:r>
          <w:r w:rsidRPr="00B7696E">
            <w:rPr>
              <w:rStyle w:val="afff1"/>
              <w:rFonts w:ascii="Times New Roman" w:hAnsi="Times New Roman"/>
              <w:b w:val="0"/>
              <w:bCs/>
              <w:szCs w:val="20"/>
            </w:rPr>
            <w:fldChar w:fldCharType="end"/>
          </w:r>
        </w:p>
      </w:tc>
      <w:tc>
        <w:tcPr>
          <w:tcW w:w="89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46CCC4E9" w14:textId="26E917C7" w:rsidR="002533C4" w:rsidRPr="00D648BA" w:rsidRDefault="00C34D27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fldChar w:fldCharType="begin"/>
          </w:r>
          <w:r>
            <w:instrText xml:space="preserve"> SECTIONPAGES   \* MERGEFORMAT </w:instrText>
          </w:r>
          <w: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1</w:t>
          </w:r>
          <w:r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2533C4" w:rsidRPr="00C60C87" w14:paraId="1EF40E67" w14:textId="77777777" w:rsidTr="00536827">
      <w:trPr>
        <w:trHeight w:val="284"/>
      </w:trPr>
      <w:tc>
        <w:tcPr>
          <w:tcW w:w="117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3EE68FF" w14:textId="77777777" w:rsidR="002533C4" w:rsidRPr="003B2855" w:rsidRDefault="002533C4" w:rsidP="00B10439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26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3C3EAFDD" w14:textId="77777777" w:rsidR="002533C4" w:rsidRPr="00536827" w:rsidRDefault="002533C4" w:rsidP="00536827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3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BED9816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4F065EC" w14:textId="77777777" w:rsidR="002533C4" w:rsidRPr="00A71777" w:rsidRDefault="002533C4" w:rsidP="00A71777">
          <w:pPr>
            <w:pStyle w:val="ab"/>
            <w:ind w:left="-61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257" w:type="dxa"/>
          <w:vMerge/>
          <w:tcBorders>
            <w:left w:val="single" w:sz="12" w:space="0" w:color="auto"/>
            <w:right w:val="single" w:sz="12" w:space="0" w:color="auto"/>
          </w:tcBorders>
          <w:shd w:val="clear" w:color="auto" w:fill="auto"/>
        </w:tcPr>
        <w:p w14:paraId="4582F815" w14:textId="77777777" w:rsidR="002533C4" w:rsidRPr="00C60C87" w:rsidRDefault="002533C4" w:rsidP="00BE075C">
          <w:pPr>
            <w:pStyle w:val="ab"/>
          </w:pPr>
        </w:p>
      </w:tc>
      <w:tc>
        <w:tcPr>
          <w:tcW w:w="2542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4C742674" w14:textId="68C4A148" w:rsidR="002533C4" w:rsidRPr="002B4A6E" w:rsidRDefault="002533C4" w:rsidP="00383AAA">
          <w:pPr>
            <w:pStyle w:val="ab"/>
            <w:rPr>
              <w:b w:val="0"/>
              <w:spacing w:val="-8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 w:rsidR="00383AAA">
            <w:rPr>
              <w:b w:val="0"/>
              <w:spacing w:val="-8"/>
              <w:sz w:val="24"/>
              <w:szCs w:val="24"/>
            </w:rPr>
            <w:t>Э</w:t>
          </w:r>
          <w:r w:rsidR="0076365F">
            <w:rPr>
              <w:b w:val="0"/>
              <w:spacing w:val="-8"/>
              <w:sz w:val="24"/>
              <w:szCs w:val="24"/>
            </w:rPr>
            <w:t>Сб</w:t>
          </w:r>
          <w:r w:rsidR="00383AAA">
            <w:rPr>
              <w:b w:val="0"/>
              <w:spacing w:val="-8"/>
              <w:sz w:val="24"/>
              <w:szCs w:val="24"/>
            </w:rPr>
            <w:t>(до)з</w:t>
          </w:r>
          <w:r w:rsidR="0076365F">
            <w:rPr>
              <w:b w:val="0"/>
              <w:spacing w:val="-8"/>
              <w:sz w:val="24"/>
              <w:szCs w:val="24"/>
            </w:rPr>
            <w:t>-21-1</w:t>
          </w:r>
        </w:p>
      </w:tc>
    </w:tr>
    <w:tr w:rsidR="002533C4" w:rsidRPr="00C60C87" w14:paraId="30264E76" w14:textId="77777777" w:rsidTr="00536827">
      <w:trPr>
        <w:trHeight w:val="284"/>
      </w:trPr>
      <w:tc>
        <w:tcPr>
          <w:tcW w:w="117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3D94C3A" w14:textId="77777777" w:rsidR="002533C4" w:rsidRPr="003B2855" w:rsidRDefault="002533C4" w:rsidP="00C60C8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26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124E1980" w14:textId="1F63D4FC" w:rsidR="002533C4" w:rsidRDefault="002533C4" w:rsidP="00536827">
          <w:pPr>
            <w:jc w:val="both"/>
          </w:pPr>
        </w:p>
      </w:tc>
      <w:tc>
        <w:tcPr>
          <w:tcW w:w="83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9350177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1861463" w14:textId="77777777" w:rsidR="002533C4" w:rsidRPr="00A71777" w:rsidRDefault="002533C4" w:rsidP="00A71777">
          <w:pPr>
            <w:pStyle w:val="ab"/>
            <w:ind w:left="-61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257" w:type="dxa"/>
          <w:vMerge/>
          <w:tcBorders>
            <w:left w:val="single" w:sz="12" w:space="0" w:color="auto"/>
            <w:right w:val="single" w:sz="12" w:space="0" w:color="auto"/>
          </w:tcBorders>
          <w:shd w:val="clear" w:color="auto" w:fill="auto"/>
        </w:tcPr>
        <w:p w14:paraId="6FC8F1DA" w14:textId="77777777" w:rsidR="002533C4" w:rsidRPr="00C60C87" w:rsidRDefault="002533C4" w:rsidP="00BE075C">
          <w:pPr>
            <w:pStyle w:val="ab"/>
          </w:pPr>
        </w:p>
      </w:tc>
      <w:tc>
        <w:tcPr>
          <w:tcW w:w="2542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0AF33AE0" w14:textId="77777777" w:rsidR="002533C4" w:rsidRPr="00C60C87" w:rsidRDefault="002533C4">
          <w:pPr>
            <w:pStyle w:val="ab"/>
          </w:pPr>
        </w:p>
      </w:tc>
    </w:tr>
    <w:tr w:rsidR="002533C4" w:rsidRPr="00C60C87" w14:paraId="2206EBE7" w14:textId="77777777" w:rsidTr="00536827">
      <w:trPr>
        <w:trHeight w:val="284"/>
      </w:trPr>
      <w:tc>
        <w:tcPr>
          <w:tcW w:w="1171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489CC95A" w14:textId="77777777" w:rsidR="002533C4" w:rsidRPr="003B2855" w:rsidRDefault="002533C4" w:rsidP="00C60C8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26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41E55C49" w14:textId="53EE8E81" w:rsidR="002533C4" w:rsidRDefault="002533C4" w:rsidP="00536827">
          <w:pPr>
            <w:jc w:val="both"/>
          </w:pPr>
        </w:p>
      </w:tc>
      <w:tc>
        <w:tcPr>
          <w:tcW w:w="834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17122727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E74B359" w14:textId="77777777" w:rsidR="002533C4" w:rsidRPr="00A71777" w:rsidRDefault="002533C4" w:rsidP="002674F9">
          <w:pPr>
            <w:pStyle w:val="ab"/>
            <w:ind w:left="-61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257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4E112F4E" w14:textId="77777777" w:rsidR="002533C4" w:rsidRPr="00C60C87" w:rsidRDefault="002533C4" w:rsidP="00BE075C">
          <w:pPr>
            <w:pStyle w:val="ab"/>
          </w:pPr>
        </w:p>
      </w:tc>
      <w:tc>
        <w:tcPr>
          <w:tcW w:w="2542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0450923D" w14:textId="77777777" w:rsidR="002533C4" w:rsidRPr="00C60C87" w:rsidRDefault="002533C4">
          <w:pPr>
            <w:pStyle w:val="ab"/>
          </w:pPr>
        </w:p>
      </w:tc>
    </w:tr>
  </w:tbl>
  <w:p w14:paraId="7E94CA2A" w14:textId="77777777" w:rsidR="002533C4" w:rsidRDefault="002533C4">
    <w:pPr>
      <w:pStyle w:val="ab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503" w:type="dxa"/>
      <w:tblInd w:w="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9"/>
      <w:gridCol w:w="568"/>
      <w:gridCol w:w="568"/>
      <w:gridCol w:w="568"/>
      <w:gridCol w:w="853"/>
      <w:gridCol w:w="565"/>
      <w:gridCol w:w="6251"/>
      <w:gridCol w:w="561"/>
    </w:tblGrid>
    <w:tr w:rsidR="002533C4" w:rsidRPr="00C60C87" w14:paraId="38B530B9" w14:textId="77777777" w:rsidTr="0014766A">
      <w:trPr>
        <w:trHeight w:val="283"/>
      </w:trPr>
      <w:tc>
        <w:tcPr>
          <w:tcW w:w="567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67F2EDF" w14:textId="77777777" w:rsidR="002533C4" w:rsidRPr="00F1282E" w:rsidRDefault="002533C4" w:rsidP="00671A5A">
          <w:pPr>
            <w:pStyle w:val="ab"/>
            <w:tabs>
              <w:tab w:val="clear" w:pos="4677"/>
            </w:tabs>
            <w:spacing w:before="40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835F6BC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94735FA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BEEB40D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F7E36B5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8058B74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237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37C3C8D8" w14:textId="457BAE19" w:rsidR="002533C4" w:rsidRPr="00C60C87" w:rsidRDefault="002533C4" w:rsidP="002B4A6E">
          <w:pPr>
            <w:pStyle w:val="ab"/>
            <w:rPr>
              <w:caps/>
              <w:szCs w:val="28"/>
            </w:rPr>
          </w:pPr>
          <w:r w:rsidRPr="00B13EFE">
            <w:rPr>
              <w:b w:val="0"/>
              <w:szCs w:val="28"/>
            </w:rPr>
            <w:t>БР.13.03.02.ХХХ.ХХХ.20</w:t>
          </w:r>
          <w:r w:rsidR="002B4A6E">
            <w:rPr>
              <w:b w:val="0"/>
              <w:szCs w:val="28"/>
            </w:rPr>
            <w:t>23</w:t>
          </w:r>
          <w:r w:rsidRPr="00B13EFE">
            <w:rPr>
              <w:b w:val="0"/>
              <w:szCs w:val="28"/>
            </w:rPr>
            <w:t>.00.ПЗ</w:t>
          </w:r>
          <w:r>
            <w:rPr>
              <w:b w:val="0"/>
              <w:szCs w:val="28"/>
            </w:rPr>
            <w:t>-С</w:t>
          </w: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6CFCC8ED" w14:textId="77777777" w:rsidR="002533C4" w:rsidRPr="00C60C87" w:rsidRDefault="002533C4" w:rsidP="00BE075C">
          <w:pPr>
            <w:pStyle w:val="ab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</w:tr>
    <w:tr w:rsidR="002533C4" w:rsidRPr="00C60C87" w14:paraId="2B5399EC" w14:textId="77777777" w:rsidTr="0014766A">
      <w:trPr>
        <w:trHeight w:val="283"/>
      </w:trPr>
      <w:tc>
        <w:tcPr>
          <w:tcW w:w="567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A1AF02B" w14:textId="77777777" w:rsidR="002533C4" w:rsidRPr="00F1282E" w:rsidRDefault="002533C4" w:rsidP="00C60C87">
          <w:pPr>
            <w:pStyle w:val="ab"/>
            <w:tabs>
              <w:tab w:val="clear" w:pos="4677"/>
            </w:tabs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67C55A0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AED90D9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6DAB7BD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FC79E82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818BAB1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237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27BEED7F" w14:textId="77777777" w:rsidR="002533C4" w:rsidRPr="00C60C87" w:rsidRDefault="002533C4" w:rsidP="00BE075C">
          <w:pPr>
            <w:pStyle w:val="ab"/>
          </w:pPr>
        </w:p>
      </w:tc>
      <w:tc>
        <w:tcPr>
          <w:tcW w:w="560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shd w:val="clear" w:color="auto" w:fill="auto"/>
          <w:vAlign w:val="center"/>
        </w:tcPr>
        <w:p w14:paraId="62A9E8C4" w14:textId="559349A0" w:rsidR="002533C4" w:rsidRPr="00C60C87" w:rsidRDefault="002533C4" w:rsidP="00BE075C">
          <w:pPr>
            <w:pStyle w:val="ab"/>
            <w:rPr>
              <w:szCs w:val="24"/>
            </w:rPr>
          </w:pPr>
          <w:r>
            <w:rPr>
              <w:szCs w:val="24"/>
            </w:rPr>
            <w:fldChar w:fldCharType="begin"/>
          </w:r>
          <w:r>
            <w:rPr>
              <w:szCs w:val="24"/>
              <w:lang w:val="en-US"/>
            </w:rPr>
            <w:instrText>PAGE</w:instrText>
          </w:r>
          <w:r>
            <w:rPr>
              <w:szCs w:val="24"/>
            </w:rPr>
            <w:fldChar w:fldCharType="separate"/>
          </w:r>
          <w:r w:rsidR="00FC3A43">
            <w:rPr>
              <w:noProof/>
              <w:szCs w:val="24"/>
              <w:lang w:val="en-US"/>
            </w:rPr>
            <w:t>8</w:t>
          </w:r>
          <w:r>
            <w:rPr>
              <w:szCs w:val="24"/>
            </w:rPr>
            <w:fldChar w:fldCharType="end"/>
          </w:r>
        </w:p>
      </w:tc>
    </w:tr>
    <w:tr w:rsidR="002533C4" w:rsidRPr="00C60C87" w14:paraId="252B532B" w14:textId="77777777" w:rsidTr="0014766A">
      <w:trPr>
        <w:trHeight w:val="283"/>
      </w:trPr>
      <w:tc>
        <w:tcPr>
          <w:tcW w:w="567" w:type="dxa"/>
          <w:tcBorders>
            <w:top w:val="single" w:sz="12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4144A9BB" w14:textId="77777777" w:rsidR="002533C4" w:rsidRPr="00C60C87" w:rsidRDefault="002533C4" w:rsidP="00C60C87">
          <w:pPr>
            <w:pStyle w:val="ab"/>
            <w:tabs>
              <w:tab w:val="clear" w:pos="4677"/>
            </w:tabs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2305137" w14:textId="77777777" w:rsidR="002533C4" w:rsidRPr="00D10CBC" w:rsidRDefault="002533C4" w:rsidP="00BE075C">
          <w:pPr>
            <w:pStyle w:val="ab"/>
            <w:rPr>
              <w:sz w:val="16"/>
              <w:szCs w:val="16"/>
            </w:rPr>
          </w:pPr>
          <w:r w:rsidRPr="00D10CBC">
            <w:rPr>
              <w:sz w:val="16"/>
              <w:szCs w:val="16"/>
            </w:rPr>
            <w:t>Кол.уч.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12A85C23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FE36430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31875C21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30E63DE6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237" w:type="dxa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</w:tcPr>
        <w:p w14:paraId="0BE16737" w14:textId="77777777" w:rsidR="002533C4" w:rsidRPr="00C60C87" w:rsidRDefault="002533C4" w:rsidP="00BE075C">
          <w:pPr>
            <w:pStyle w:val="ab"/>
          </w:pPr>
        </w:p>
      </w:tc>
      <w:tc>
        <w:tcPr>
          <w:tcW w:w="560" w:type="dxa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61416778" w14:textId="77777777" w:rsidR="002533C4" w:rsidRPr="00C60C87" w:rsidRDefault="002533C4" w:rsidP="00BE075C">
          <w:pPr>
            <w:pStyle w:val="ab"/>
          </w:pPr>
        </w:p>
      </w:tc>
    </w:tr>
  </w:tbl>
  <w:p w14:paraId="0A2253AB" w14:textId="77777777" w:rsidR="002533C4" w:rsidRDefault="002533C4">
    <w:pPr>
      <w:pStyle w:val="ab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1"/>
      <w:gridCol w:w="565"/>
      <w:gridCol w:w="4001"/>
      <w:gridCol w:w="851"/>
      <w:gridCol w:w="851"/>
      <w:gridCol w:w="1134"/>
    </w:tblGrid>
    <w:tr w:rsidR="002533C4" w:rsidRPr="00C60C87" w14:paraId="60207302" w14:textId="77777777" w:rsidTr="002F6DC3">
      <w:trPr>
        <w:trHeight w:val="284"/>
      </w:trPr>
      <w:tc>
        <w:tcPr>
          <w:tcW w:w="567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8077661" w14:textId="77777777" w:rsidR="002533C4" w:rsidRPr="00BC476F" w:rsidRDefault="002533C4" w:rsidP="00AF2B12">
          <w:pPr>
            <w:pStyle w:val="ab"/>
            <w:tabs>
              <w:tab w:val="clear" w:pos="4677"/>
            </w:tabs>
            <w:spacing w:before="40"/>
            <w:ind w:left="-40" w:right="-74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15529B4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B2D964A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EEB5BB0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62961BA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C9700E7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37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180A59B7" w14:textId="08FF268C" w:rsidR="002533C4" w:rsidRPr="00C60C87" w:rsidRDefault="0076365F" w:rsidP="00383AAA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КР.1</w:t>
          </w:r>
          <w:r w:rsidR="00383AAA">
            <w:rPr>
              <w:b w:val="0"/>
              <w:szCs w:val="28"/>
            </w:rPr>
            <w:t>3</w:t>
          </w:r>
          <w:r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>
            <w:rPr>
              <w:b w:val="0"/>
              <w:szCs w:val="28"/>
            </w:rPr>
            <w:t>.</w:t>
          </w:r>
          <w:r w:rsidRPr="0076365F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.00.ПЗ</w:t>
          </w:r>
          <w:r w:rsidR="002533C4">
            <w:rPr>
              <w:b w:val="0"/>
              <w:szCs w:val="28"/>
            </w:rPr>
            <w:t>-С</w:t>
          </w:r>
        </w:p>
      </w:tc>
    </w:tr>
    <w:tr w:rsidR="002533C4" w:rsidRPr="00C60C87" w14:paraId="1FE0B3EA" w14:textId="77777777" w:rsidTr="002F6DC3">
      <w:trPr>
        <w:trHeight w:val="284"/>
      </w:trPr>
      <w:tc>
        <w:tcPr>
          <w:tcW w:w="567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7E8F009" w14:textId="77777777" w:rsidR="002533C4" w:rsidRPr="00BC476F" w:rsidRDefault="002533C4" w:rsidP="00AF2B12">
          <w:pPr>
            <w:pStyle w:val="ab"/>
            <w:tabs>
              <w:tab w:val="clear" w:pos="4677"/>
            </w:tabs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E4D8115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E5DC71E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EAC7E20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A6F5C42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D330027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37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5899D080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7F9D50BD" w14:textId="77777777" w:rsidTr="002F6DC3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A62E3B0" w14:textId="77777777" w:rsidR="002533C4" w:rsidRPr="00C60C87" w:rsidRDefault="002533C4" w:rsidP="00C60C87">
          <w:pPr>
            <w:pStyle w:val="ab"/>
            <w:tabs>
              <w:tab w:val="clear" w:pos="4677"/>
            </w:tabs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EC59BF3" w14:textId="77777777" w:rsidR="002533C4" w:rsidRPr="00F53088" w:rsidRDefault="002533C4" w:rsidP="00C60C87">
          <w:pPr>
            <w:pStyle w:val="ab"/>
            <w:ind w:left="-57" w:right="-57"/>
            <w:rPr>
              <w:b w:val="0"/>
              <w:spacing w:val="-20"/>
              <w:sz w:val="16"/>
              <w:szCs w:val="16"/>
            </w:rPr>
          </w:pPr>
          <w:r w:rsidRPr="00F53088">
            <w:rPr>
              <w:spacing w:val="-20"/>
              <w:sz w:val="16"/>
              <w:szCs w:val="16"/>
            </w:rPr>
            <w:t>Кол.уч.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DFC77EB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9914683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54B0F1F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B8FD195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837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4768193F" w14:textId="77777777" w:rsidR="002533C4" w:rsidRPr="00C60C87" w:rsidRDefault="002533C4" w:rsidP="00BE545D">
          <w:pPr>
            <w:pStyle w:val="ab"/>
            <w:rPr>
              <w:b w:val="0"/>
            </w:rPr>
          </w:pPr>
        </w:p>
      </w:tc>
    </w:tr>
    <w:tr w:rsidR="002533C4" w:rsidRPr="00C60C87" w14:paraId="53B21D56" w14:textId="77777777" w:rsidTr="002F6DC3">
      <w:trPr>
        <w:trHeight w:hRule="exact" w:val="284"/>
      </w:trPr>
      <w:tc>
        <w:tcPr>
          <w:tcW w:w="1134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12F4E1B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34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ED44DEF" w14:textId="77777777" w:rsidR="002533C4" w:rsidRPr="00A71777" w:rsidRDefault="002533C4" w:rsidP="00536827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76365F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1BE816C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477DD89" w14:textId="77777777" w:rsidR="002533C4" w:rsidRPr="00A71777" w:rsidRDefault="002533C4" w:rsidP="004B7B12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57A8751" w14:textId="77777777" w:rsidR="002533C4" w:rsidRPr="008030D4" w:rsidRDefault="002533C4" w:rsidP="00597456">
          <w:pPr>
            <w:pStyle w:val="ab"/>
            <w:ind w:left="-57" w:right="-57"/>
            <w:rPr>
              <w:b w:val="0"/>
              <w:caps/>
              <w:szCs w:val="28"/>
            </w:rPr>
          </w:pPr>
          <w:r w:rsidRPr="008030D4">
            <w:rPr>
              <w:b w:val="0"/>
              <w:caps/>
              <w:szCs w:val="28"/>
            </w:rPr>
            <w:t>Содержание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8A61141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5F0DADA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3408E125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2533C4" w:rsidRPr="00C60C87" w14:paraId="54A9A5A2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31C3E5C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1D9152A0" w14:textId="2BD0E6FA" w:rsidR="002533C4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B1B79B2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8189D00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034BBBE1" w14:textId="77777777" w:rsidR="002533C4" w:rsidRPr="00C60C87" w:rsidRDefault="002533C4" w:rsidP="00BE545D">
          <w:pPr>
            <w:pStyle w:val="ab"/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B736708" w14:textId="77777777" w:rsidR="002533C4" w:rsidRPr="003B2855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5444B8A" w14:textId="477C4A72" w:rsidR="002533C4" w:rsidRPr="003B2855" w:rsidRDefault="0076365F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1</w:t>
          </w:r>
          <w:r w:rsidR="002533C4">
            <w:rPr>
              <w:b w:val="0"/>
              <w:sz w:val="20"/>
              <w:szCs w:val="20"/>
              <w:lang w:val="en-US"/>
            </w:rPr>
            <w:fldChar w:fldCharType="begin"/>
          </w:r>
          <w:r w:rsidR="002533C4">
            <w:rPr>
              <w:b w:val="0"/>
              <w:sz w:val="20"/>
              <w:szCs w:val="20"/>
              <w:lang w:val="en-US"/>
            </w:rPr>
            <w:instrText>IF</w:instrText>
          </w:r>
          <w:r w:rsidR="002533C4" w:rsidRPr="00B5067E">
            <w:rPr>
              <w:b w:val="0"/>
              <w:sz w:val="20"/>
              <w:szCs w:val="20"/>
            </w:rPr>
            <w:instrText xml:space="preserve"> </w:instrText>
          </w:r>
          <w:r w:rsidR="002533C4">
            <w:rPr>
              <w:b w:val="0"/>
              <w:sz w:val="20"/>
              <w:szCs w:val="20"/>
              <w:lang w:val="en-US"/>
            </w:rPr>
            <w:fldChar w:fldCharType="begin"/>
          </w:r>
          <w:r w:rsidR="002533C4">
            <w:rPr>
              <w:b w:val="0"/>
              <w:sz w:val="20"/>
              <w:szCs w:val="20"/>
              <w:lang w:val="en-US"/>
            </w:rPr>
            <w:instrText>sectionpages</w:instrText>
          </w:r>
          <w:r w:rsidR="002533C4">
            <w:rPr>
              <w:b w:val="0"/>
              <w:sz w:val="20"/>
              <w:szCs w:val="20"/>
              <w:lang w:val="en-US"/>
            </w:rPr>
            <w:fldChar w:fldCharType="separate"/>
          </w:r>
          <w:r w:rsidR="00383AAA">
            <w:rPr>
              <w:b w:val="0"/>
              <w:noProof/>
              <w:sz w:val="20"/>
              <w:szCs w:val="20"/>
              <w:lang w:val="en-US"/>
            </w:rPr>
            <w:instrText>1</w:instrText>
          </w:r>
          <w:r w:rsidR="002533C4">
            <w:rPr>
              <w:b w:val="0"/>
              <w:sz w:val="20"/>
              <w:szCs w:val="20"/>
              <w:lang w:val="en-US"/>
            </w:rPr>
            <w:fldChar w:fldCharType="end"/>
          </w:r>
          <w:r w:rsidR="002533C4">
            <w:rPr>
              <w:b w:val="0"/>
              <w:sz w:val="20"/>
              <w:szCs w:val="20"/>
              <w:lang w:val="en-US"/>
            </w:rPr>
            <w:instrText xml:space="preserve"> </w:instrText>
          </w:r>
          <w:r w:rsidR="002533C4" w:rsidRPr="00B5067E">
            <w:rPr>
              <w:b w:val="0"/>
              <w:sz w:val="20"/>
              <w:szCs w:val="20"/>
            </w:rPr>
            <w:instrText>&lt;</w:instrText>
          </w:r>
          <w:r w:rsidR="002533C4">
            <w:rPr>
              <w:b w:val="0"/>
              <w:sz w:val="20"/>
              <w:szCs w:val="20"/>
              <w:lang w:val="en-US"/>
            </w:rPr>
            <w:instrText>&gt; 1</w:instrText>
          </w:r>
          <w:r w:rsidR="002533C4" w:rsidRPr="00B5067E">
            <w:rPr>
              <w:b w:val="0"/>
              <w:sz w:val="20"/>
              <w:szCs w:val="20"/>
            </w:rPr>
            <w:instrText xml:space="preserve"> </w:instrText>
          </w:r>
          <w:r w:rsidR="002533C4">
            <w:rPr>
              <w:b w:val="0"/>
              <w:sz w:val="20"/>
              <w:szCs w:val="20"/>
              <w:lang w:val="en-US"/>
            </w:rPr>
            <w:fldChar w:fldCharType="begin"/>
          </w:r>
          <w:r w:rsidR="002533C4">
            <w:rPr>
              <w:b w:val="0"/>
              <w:sz w:val="20"/>
              <w:szCs w:val="20"/>
              <w:lang w:val="en-US"/>
            </w:rPr>
            <w:instrText xml:space="preserve"> QUOTE  49  \* MERGEFORMAT </w:instrText>
          </w:r>
          <w:r w:rsidR="002533C4">
            <w:rPr>
              <w:b w:val="0"/>
              <w:sz w:val="20"/>
              <w:szCs w:val="20"/>
              <w:lang w:val="en-US"/>
            </w:rPr>
            <w:fldChar w:fldCharType="separate"/>
          </w:r>
          <w:r w:rsidR="002533C4">
            <w:rPr>
              <w:b w:val="0"/>
              <w:sz w:val="20"/>
              <w:szCs w:val="20"/>
              <w:lang w:val="en-US"/>
            </w:rPr>
            <w:instrText>1</w:instrText>
          </w:r>
          <w:r w:rsidR="002533C4">
            <w:rPr>
              <w:b w:val="0"/>
              <w:sz w:val="20"/>
              <w:szCs w:val="20"/>
              <w:lang w:val="en-US"/>
            </w:rPr>
            <w:fldChar w:fldCharType="end"/>
          </w:r>
          <w:r w:rsidR="002533C4">
            <w:rPr>
              <w:b w:val="0"/>
              <w:sz w:val="20"/>
              <w:szCs w:val="20"/>
              <w:lang w:val="en-US"/>
            </w:rPr>
            <w:fldChar w:fldCharType="end"/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0812CF5C" w14:textId="7DFF0F6C" w:rsidR="002533C4" w:rsidRPr="00D648BA" w:rsidRDefault="00C34D27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fldChar w:fldCharType="begin"/>
          </w:r>
          <w:r>
            <w:instrText xml:space="preserve"> SECTIONPAGES   \* MERGEFORMAT </w:instrText>
          </w:r>
          <w: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1</w:t>
          </w:r>
          <w:r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2B4A6E" w:rsidRPr="00C60C87" w14:paraId="46C2EAAE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B440DF3" w14:textId="77777777" w:rsidR="002B4A6E" w:rsidRPr="003B2855" w:rsidRDefault="002B4A6E" w:rsidP="002B4A6E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4CD7CB70" w14:textId="77777777" w:rsidR="002B4A6E" w:rsidRPr="00536827" w:rsidRDefault="002B4A6E" w:rsidP="002B4A6E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DA46F51" w14:textId="77777777" w:rsidR="002B4A6E" w:rsidRPr="00A71777" w:rsidRDefault="002B4A6E" w:rsidP="002B4A6E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84F31EA" w14:textId="77777777" w:rsidR="002B4A6E" w:rsidRPr="00A71777" w:rsidRDefault="002B4A6E" w:rsidP="002B4A6E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113AE6C1" w14:textId="77777777" w:rsidR="002B4A6E" w:rsidRPr="00C60C87" w:rsidRDefault="002B4A6E" w:rsidP="002B4A6E">
          <w:pPr>
            <w:pStyle w:val="ab"/>
          </w:pPr>
        </w:p>
      </w:tc>
      <w:tc>
        <w:tcPr>
          <w:tcW w:w="2836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1BB340A0" w14:textId="1BB3E170" w:rsidR="002B4A6E" w:rsidRPr="00306F21" w:rsidRDefault="00383AAA" w:rsidP="0076365F">
          <w:pPr>
            <w:pStyle w:val="ab"/>
            <w:rPr>
              <w:b w:val="0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>
            <w:rPr>
              <w:b w:val="0"/>
              <w:spacing w:val="-8"/>
              <w:sz w:val="24"/>
              <w:szCs w:val="24"/>
            </w:rPr>
            <w:t>ЭСб(до)з-21-1</w:t>
          </w:r>
        </w:p>
      </w:tc>
    </w:tr>
    <w:tr w:rsidR="002533C4" w:rsidRPr="00C60C87" w14:paraId="56DCD909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EB1E3A9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4977AB0D" w14:textId="760C7621" w:rsidR="002533C4" w:rsidRDefault="002533C4" w:rsidP="00536827">
          <w:pPr>
            <w:jc w:val="both"/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EE9F7B4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0D07009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1766D33A" w14:textId="77777777" w:rsidR="002533C4" w:rsidRPr="00C60C87" w:rsidRDefault="002533C4" w:rsidP="00BE545D">
          <w:pPr>
            <w:pStyle w:val="ab"/>
          </w:pPr>
        </w:p>
      </w:tc>
      <w:tc>
        <w:tcPr>
          <w:tcW w:w="283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5EC21642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5A063BCD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717F2028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3501A255" w14:textId="1B267041" w:rsidR="002533C4" w:rsidRDefault="002533C4" w:rsidP="00536827">
          <w:pPr>
            <w:jc w:val="both"/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1ABD5DD7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6DC5B51A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54C1A8E5" w14:textId="77777777" w:rsidR="002533C4" w:rsidRPr="00C60C87" w:rsidRDefault="002533C4" w:rsidP="00BE545D">
          <w:pPr>
            <w:pStyle w:val="ab"/>
          </w:pPr>
        </w:p>
      </w:tc>
      <w:tc>
        <w:tcPr>
          <w:tcW w:w="283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24793C2C" w14:textId="77777777" w:rsidR="002533C4" w:rsidRPr="00C60C87" w:rsidRDefault="002533C4" w:rsidP="00BE545D">
          <w:pPr>
            <w:pStyle w:val="ab"/>
          </w:pPr>
        </w:p>
      </w:tc>
    </w:tr>
  </w:tbl>
  <w:p w14:paraId="3C30FCD1" w14:textId="77777777" w:rsidR="002533C4" w:rsidRPr="00BE545D" w:rsidRDefault="002533C4" w:rsidP="00BE545D">
    <w:pPr>
      <w:pStyle w:val="ab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1"/>
      <w:gridCol w:w="565"/>
      <w:gridCol w:w="4001"/>
      <w:gridCol w:w="851"/>
      <w:gridCol w:w="851"/>
      <w:gridCol w:w="1134"/>
    </w:tblGrid>
    <w:tr w:rsidR="002533C4" w:rsidRPr="00C60C87" w14:paraId="46E98197" w14:textId="77777777" w:rsidTr="002F6DC3">
      <w:trPr>
        <w:trHeight w:val="284"/>
      </w:trPr>
      <w:tc>
        <w:tcPr>
          <w:tcW w:w="567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B9DEE92" w14:textId="77777777" w:rsidR="002533C4" w:rsidRPr="00BC476F" w:rsidRDefault="002533C4" w:rsidP="00AF2B12">
          <w:pPr>
            <w:pStyle w:val="ab"/>
            <w:tabs>
              <w:tab w:val="clear" w:pos="4677"/>
            </w:tabs>
            <w:spacing w:before="40"/>
            <w:ind w:left="-40" w:right="-74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4D64209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AB03BCC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5F2C380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D42B66E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35D64E4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37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50F44AE1" w14:textId="7C37FF84" w:rsidR="002533C4" w:rsidRPr="00C60C87" w:rsidRDefault="00887539" w:rsidP="00383AAA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 w:rsidR="00383AAA">
            <w:rPr>
              <w:b w:val="0"/>
              <w:szCs w:val="28"/>
            </w:rPr>
            <w:t>3</w:t>
          </w:r>
          <w:r w:rsidR="002533C4" w:rsidRPr="00B13EFE"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>
            <w:rPr>
              <w:b w:val="0"/>
              <w:szCs w:val="28"/>
            </w:rPr>
            <w:t>.</w:t>
          </w:r>
          <w:r w:rsidRPr="00887539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</w:t>
          </w:r>
          <w:r w:rsidR="002533C4">
            <w:rPr>
              <w:b w:val="0"/>
              <w:szCs w:val="28"/>
            </w:rPr>
            <w:t>ПЗ-В</w:t>
          </w:r>
        </w:p>
      </w:tc>
    </w:tr>
    <w:tr w:rsidR="002533C4" w:rsidRPr="00C60C87" w14:paraId="66B130B2" w14:textId="77777777" w:rsidTr="002F6DC3">
      <w:trPr>
        <w:trHeight w:val="284"/>
      </w:trPr>
      <w:tc>
        <w:tcPr>
          <w:tcW w:w="567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71D4E42" w14:textId="77777777" w:rsidR="002533C4" w:rsidRPr="00BC476F" w:rsidRDefault="002533C4" w:rsidP="00AF2B12">
          <w:pPr>
            <w:pStyle w:val="ab"/>
            <w:tabs>
              <w:tab w:val="clear" w:pos="4677"/>
            </w:tabs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A4FE9A2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6C2B369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6698887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79A78485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A93EE95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37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0834A52C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6C926C60" w14:textId="77777777" w:rsidTr="002F6DC3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6A600D8" w14:textId="77777777" w:rsidR="002533C4" w:rsidRPr="00C60C87" w:rsidRDefault="002533C4" w:rsidP="00C60C87">
          <w:pPr>
            <w:pStyle w:val="ab"/>
            <w:tabs>
              <w:tab w:val="clear" w:pos="4677"/>
            </w:tabs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97B32B1" w14:textId="77777777" w:rsidR="002533C4" w:rsidRPr="00F53088" w:rsidRDefault="002533C4" w:rsidP="00C60C87">
          <w:pPr>
            <w:pStyle w:val="ab"/>
            <w:ind w:left="-57" w:right="-57"/>
            <w:rPr>
              <w:b w:val="0"/>
              <w:spacing w:val="-20"/>
              <w:sz w:val="16"/>
              <w:szCs w:val="16"/>
            </w:rPr>
          </w:pPr>
          <w:r w:rsidRPr="00F53088">
            <w:rPr>
              <w:spacing w:val="-20"/>
              <w:sz w:val="16"/>
              <w:szCs w:val="16"/>
            </w:rPr>
            <w:t>Кол.уч.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6546A13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F76101B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F548DF0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9D5F785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837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10858029" w14:textId="77777777" w:rsidR="002533C4" w:rsidRPr="00C60C87" w:rsidRDefault="002533C4" w:rsidP="00BE545D">
          <w:pPr>
            <w:pStyle w:val="ab"/>
            <w:rPr>
              <w:b w:val="0"/>
            </w:rPr>
          </w:pPr>
        </w:p>
      </w:tc>
    </w:tr>
    <w:tr w:rsidR="002533C4" w:rsidRPr="00C60C87" w14:paraId="01AED2ED" w14:textId="77777777" w:rsidTr="002F6DC3">
      <w:trPr>
        <w:trHeight w:hRule="exact" w:val="284"/>
      </w:trPr>
      <w:tc>
        <w:tcPr>
          <w:tcW w:w="1134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85483A7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34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D4B8358" w14:textId="77777777" w:rsidR="002533C4" w:rsidRPr="00A71777" w:rsidRDefault="002533C4" w:rsidP="00536827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887539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4FAB378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0C3B6AC" w14:textId="77777777" w:rsidR="002533C4" w:rsidRPr="00A71777" w:rsidRDefault="002533C4" w:rsidP="004B7B12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F43A12E" w14:textId="77777777" w:rsidR="002533C4" w:rsidRPr="008030D4" w:rsidRDefault="002533C4" w:rsidP="00597456">
          <w:pPr>
            <w:pStyle w:val="ab"/>
            <w:ind w:left="-57" w:right="-57"/>
            <w:rPr>
              <w:b w:val="0"/>
              <w:caps/>
              <w:szCs w:val="28"/>
            </w:rPr>
          </w:pPr>
          <w:r>
            <w:rPr>
              <w:b w:val="0"/>
              <w:caps/>
              <w:szCs w:val="28"/>
            </w:rPr>
            <w:t>Введение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08B1A22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3765B92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4EA3EC58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2533C4" w:rsidRPr="00C60C87" w14:paraId="5530095D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ADE713E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32AB1245" w14:textId="24E14210" w:rsidR="002533C4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7E8BB21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65FC790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0377D2B5" w14:textId="77777777" w:rsidR="002533C4" w:rsidRPr="00C60C87" w:rsidRDefault="002533C4" w:rsidP="00BE545D">
          <w:pPr>
            <w:pStyle w:val="ab"/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6DB12BE" w14:textId="77777777" w:rsidR="002533C4" w:rsidRPr="003B2855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D6AC436" w14:textId="76C3B796" w:rsidR="002533C4" w:rsidRPr="003B2855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1</w:t>
          </w:r>
          <w:r>
            <w:rPr>
              <w:b w:val="0"/>
              <w:sz w:val="20"/>
              <w:szCs w:val="20"/>
              <w:lang w:val="en-US"/>
            </w:rPr>
            <w:fldChar w:fldCharType="begin"/>
          </w:r>
          <w:r>
            <w:rPr>
              <w:b w:val="0"/>
              <w:sz w:val="20"/>
              <w:szCs w:val="20"/>
              <w:lang w:val="en-US"/>
            </w:rPr>
            <w:instrText>IF</w:instrText>
          </w:r>
          <w:r w:rsidRPr="00B5067E">
            <w:rPr>
              <w:b w:val="0"/>
              <w:sz w:val="20"/>
              <w:szCs w:val="20"/>
            </w:rPr>
            <w:instrText xml:space="preserve"> </w:instrText>
          </w:r>
          <w:r>
            <w:rPr>
              <w:b w:val="0"/>
              <w:sz w:val="20"/>
              <w:szCs w:val="20"/>
              <w:lang w:val="en-US"/>
            </w:rPr>
            <w:fldChar w:fldCharType="begin"/>
          </w:r>
          <w:r>
            <w:rPr>
              <w:b w:val="0"/>
              <w:sz w:val="20"/>
              <w:szCs w:val="20"/>
              <w:lang w:val="en-US"/>
            </w:rPr>
            <w:instrText>sectionpages</w:instrText>
          </w:r>
          <w:r>
            <w:rPr>
              <w:b w:val="0"/>
              <w:sz w:val="20"/>
              <w:szCs w:val="20"/>
              <w:lang w:val="en-US"/>
            </w:rPr>
            <w:fldChar w:fldCharType="separate"/>
          </w:r>
          <w:r w:rsidR="00383AAA">
            <w:rPr>
              <w:b w:val="0"/>
              <w:noProof/>
              <w:sz w:val="20"/>
              <w:szCs w:val="20"/>
              <w:lang w:val="en-US"/>
            </w:rPr>
            <w:instrText>1</w:instrText>
          </w:r>
          <w:r>
            <w:rPr>
              <w:b w:val="0"/>
              <w:sz w:val="20"/>
              <w:szCs w:val="20"/>
              <w:lang w:val="en-US"/>
            </w:rPr>
            <w:fldChar w:fldCharType="end"/>
          </w:r>
          <w:r>
            <w:rPr>
              <w:b w:val="0"/>
              <w:sz w:val="20"/>
              <w:szCs w:val="20"/>
              <w:lang w:val="en-US"/>
            </w:rPr>
            <w:instrText xml:space="preserve"> </w:instrText>
          </w:r>
          <w:r w:rsidRPr="00B5067E">
            <w:rPr>
              <w:b w:val="0"/>
              <w:sz w:val="20"/>
              <w:szCs w:val="20"/>
            </w:rPr>
            <w:instrText>&lt;</w:instrText>
          </w:r>
          <w:r>
            <w:rPr>
              <w:b w:val="0"/>
              <w:sz w:val="20"/>
              <w:szCs w:val="20"/>
              <w:lang w:val="en-US"/>
            </w:rPr>
            <w:instrText>&gt; 1</w:instrText>
          </w:r>
          <w:r w:rsidRPr="00B5067E">
            <w:rPr>
              <w:b w:val="0"/>
              <w:sz w:val="20"/>
              <w:szCs w:val="20"/>
            </w:rPr>
            <w:instrText xml:space="preserve"> </w:instrText>
          </w:r>
          <w:r>
            <w:rPr>
              <w:b w:val="0"/>
              <w:sz w:val="20"/>
              <w:szCs w:val="20"/>
              <w:lang w:val="en-US"/>
            </w:rPr>
            <w:fldChar w:fldCharType="begin"/>
          </w:r>
          <w:r>
            <w:rPr>
              <w:b w:val="0"/>
              <w:sz w:val="20"/>
              <w:szCs w:val="20"/>
              <w:lang w:val="en-US"/>
            </w:rPr>
            <w:instrText xml:space="preserve"> QUOTE  49  \* MERGEFORMAT </w:instrText>
          </w:r>
          <w:r>
            <w:rPr>
              <w:b w:val="0"/>
              <w:sz w:val="20"/>
              <w:szCs w:val="20"/>
              <w:lang w:val="en-US"/>
            </w:rPr>
            <w:fldChar w:fldCharType="separate"/>
          </w:r>
          <w:r>
            <w:rPr>
              <w:b w:val="0"/>
              <w:sz w:val="20"/>
              <w:szCs w:val="20"/>
              <w:lang w:val="en-US"/>
            </w:rPr>
            <w:instrText>1</w:instrText>
          </w:r>
          <w:r>
            <w:rPr>
              <w:b w:val="0"/>
              <w:sz w:val="20"/>
              <w:szCs w:val="20"/>
              <w:lang w:val="en-US"/>
            </w:rPr>
            <w:fldChar w:fldCharType="end"/>
          </w:r>
          <w:r>
            <w:rPr>
              <w:b w:val="0"/>
              <w:sz w:val="20"/>
              <w:szCs w:val="20"/>
              <w:lang w:val="en-US"/>
            </w:rPr>
            <w:fldChar w:fldCharType="end"/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43F62681" w14:textId="7E350A24" w:rsidR="002533C4" w:rsidRPr="00D648BA" w:rsidRDefault="00C34D27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>
            <w:fldChar w:fldCharType="begin"/>
          </w:r>
          <w:r>
            <w:instrText xml:space="preserve"> SECTIONPAGES   \* MERGEFORMAT </w:instrText>
          </w:r>
          <w: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1</w:t>
          </w:r>
          <w:r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2B4A6E" w:rsidRPr="00C60C87" w14:paraId="4949E572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EE42135" w14:textId="77777777" w:rsidR="002B4A6E" w:rsidRPr="003B2855" w:rsidRDefault="002B4A6E" w:rsidP="002B4A6E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00DAC1BA" w14:textId="77777777" w:rsidR="002B4A6E" w:rsidRPr="00536827" w:rsidRDefault="002B4A6E" w:rsidP="002B4A6E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346BD62" w14:textId="77777777" w:rsidR="002B4A6E" w:rsidRPr="00A71777" w:rsidRDefault="002B4A6E" w:rsidP="002B4A6E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BDC3704" w14:textId="77777777" w:rsidR="002B4A6E" w:rsidRPr="00A71777" w:rsidRDefault="002B4A6E" w:rsidP="002B4A6E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3A374E4C" w14:textId="77777777" w:rsidR="002B4A6E" w:rsidRPr="00C60C87" w:rsidRDefault="002B4A6E" w:rsidP="002B4A6E">
          <w:pPr>
            <w:pStyle w:val="ab"/>
          </w:pPr>
        </w:p>
      </w:tc>
      <w:tc>
        <w:tcPr>
          <w:tcW w:w="2836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76C39C23" w14:textId="4BAD5208" w:rsidR="002B4A6E" w:rsidRPr="00306F21" w:rsidRDefault="00383AAA" w:rsidP="00887539">
          <w:pPr>
            <w:pStyle w:val="ab"/>
            <w:rPr>
              <w:b w:val="0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>
            <w:rPr>
              <w:b w:val="0"/>
              <w:spacing w:val="-8"/>
              <w:sz w:val="24"/>
              <w:szCs w:val="24"/>
            </w:rPr>
            <w:t>ЭСб(до)з-21-1</w:t>
          </w:r>
        </w:p>
      </w:tc>
    </w:tr>
    <w:tr w:rsidR="002533C4" w:rsidRPr="00C60C87" w14:paraId="53B0289B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2F434A2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5D940C1B" w14:textId="505AE06F" w:rsidR="002533C4" w:rsidRDefault="002533C4" w:rsidP="00536827">
          <w:pPr>
            <w:jc w:val="both"/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3A15F2C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0CCDC06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3E219F22" w14:textId="77777777" w:rsidR="002533C4" w:rsidRPr="00C60C87" w:rsidRDefault="002533C4" w:rsidP="00BE545D">
          <w:pPr>
            <w:pStyle w:val="ab"/>
          </w:pPr>
        </w:p>
      </w:tc>
      <w:tc>
        <w:tcPr>
          <w:tcW w:w="283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2AE2A3BC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769489C0" w14:textId="77777777" w:rsidTr="0053682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8129CD3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D170E4F" w14:textId="2C357A15" w:rsidR="002533C4" w:rsidRDefault="002533C4" w:rsidP="00536827">
          <w:pPr>
            <w:jc w:val="both"/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88CEDBA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5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4188CA51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4001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37C665C9" w14:textId="77777777" w:rsidR="002533C4" w:rsidRPr="00C60C87" w:rsidRDefault="002533C4" w:rsidP="00BE545D">
          <w:pPr>
            <w:pStyle w:val="ab"/>
          </w:pPr>
        </w:p>
      </w:tc>
      <w:tc>
        <w:tcPr>
          <w:tcW w:w="283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513B9A1F" w14:textId="77777777" w:rsidR="002533C4" w:rsidRPr="00C60C87" w:rsidRDefault="002533C4" w:rsidP="00BE545D">
          <w:pPr>
            <w:pStyle w:val="ab"/>
          </w:pPr>
        </w:p>
      </w:tc>
    </w:tr>
  </w:tbl>
  <w:p w14:paraId="3B757992" w14:textId="77777777" w:rsidR="002533C4" w:rsidRPr="00BE545D" w:rsidRDefault="002533C4" w:rsidP="00BE545D">
    <w:pPr>
      <w:pStyle w:val="ab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57" w:type="dxa"/>
      <w:tblInd w:w="-23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  <w:gridCol w:w="568"/>
      <w:gridCol w:w="568"/>
      <w:gridCol w:w="568"/>
      <w:gridCol w:w="830"/>
      <w:gridCol w:w="565"/>
      <w:gridCol w:w="6238"/>
      <w:gridCol w:w="553"/>
    </w:tblGrid>
    <w:tr w:rsidR="002533C4" w:rsidRPr="00C60C87" w14:paraId="45C4B4C3" w14:textId="77777777" w:rsidTr="00CD26F7">
      <w:trPr>
        <w:trHeight w:val="283"/>
      </w:trPr>
      <w:tc>
        <w:tcPr>
          <w:tcW w:w="580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03C0E7F" w14:textId="77777777" w:rsidR="002533C4" w:rsidRPr="00F1282E" w:rsidRDefault="002533C4" w:rsidP="00671A5A">
          <w:pPr>
            <w:pStyle w:val="ab"/>
            <w:tabs>
              <w:tab w:val="clear" w:pos="4677"/>
            </w:tabs>
            <w:spacing w:before="40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B04FDF9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98FF925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355E96C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1E873B5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79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DABA552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402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5CF207F7" w14:textId="32AC0F17" w:rsidR="002533C4" w:rsidRPr="00C60C87" w:rsidRDefault="00E92868" w:rsidP="00E92868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>
            <w:rPr>
              <w:b w:val="0"/>
              <w:szCs w:val="28"/>
            </w:rPr>
            <w:t>2</w:t>
          </w:r>
          <w:r w:rsidR="002533C4" w:rsidRPr="00B13EFE">
            <w:rPr>
              <w:b w:val="0"/>
              <w:szCs w:val="28"/>
            </w:rPr>
            <w:t>.03.0</w:t>
          </w:r>
          <w:r>
            <w:rPr>
              <w:b w:val="0"/>
              <w:szCs w:val="28"/>
            </w:rPr>
            <w:t>4</w:t>
          </w:r>
          <w:r w:rsidR="002533C4" w:rsidRPr="00B13EFE">
            <w:rPr>
              <w:b w:val="0"/>
              <w:szCs w:val="28"/>
            </w:rPr>
            <w:t>.</w:t>
          </w:r>
          <w:r w:rsidR="002533C4" w:rsidRPr="00E92868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</w:t>
          </w:r>
          <w:r w:rsidR="002533C4">
            <w:rPr>
              <w:b w:val="0"/>
              <w:szCs w:val="28"/>
            </w:rPr>
            <w:t>ПЗ-ТЧ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4C286C04" w14:textId="77777777" w:rsidR="002533C4" w:rsidRPr="00C60C87" w:rsidRDefault="002533C4" w:rsidP="00BE075C">
          <w:pPr>
            <w:pStyle w:val="ab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</w:tr>
    <w:tr w:rsidR="002533C4" w:rsidRPr="00C60C87" w14:paraId="7462C300" w14:textId="77777777" w:rsidTr="00CD26F7">
      <w:trPr>
        <w:trHeight w:val="283"/>
      </w:trPr>
      <w:tc>
        <w:tcPr>
          <w:tcW w:w="580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657787B" w14:textId="77777777" w:rsidR="002533C4" w:rsidRPr="00F1282E" w:rsidRDefault="002533C4" w:rsidP="00C60C87">
          <w:pPr>
            <w:pStyle w:val="ab"/>
            <w:tabs>
              <w:tab w:val="clear" w:pos="4677"/>
            </w:tabs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4B5BFC8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B8B1EDE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32C01DE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A50659C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79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956E1D9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402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552302F2" w14:textId="77777777" w:rsidR="002533C4" w:rsidRPr="00C60C87" w:rsidRDefault="002533C4" w:rsidP="00BE075C">
          <w:pPr>
            <w:pStyle w:val="ab"/>
          </w:pPr>
        </w:p>
      </w:tc>
      <w:tc>
        <w:tcPr>
          <w:tcW w:w="567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shd w:val="clear" w:color="auto" w:fill="auto"/>
          <w:vAlign w:val="center"/>
        </w:tcPr>
        <w:p w14:paraId="3B34D1D6" w14:textId="0DE2901B" w:rsidR="002533C4" w:rsidRPr="00B7696E" w:rsidRDefault="002533C4" w:rsidP="00BE075C">
          <w:pPr>
            <w:pStyle w:val="ab"/>
            <w:rPr>
              <w:szCs w:val="28"/>
            </w:rPr>
          </w:pP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begin"/>
          </w:r>
          <w:r w:rsidRPr="00E92868">
            <w:rPr>
              <w:rStyle w:val="afff1"/>
              <w:rFonts w:ascii="Times New Roman" w:hAnsi="Times New Roman"/>
              <w:sz w:val="28"/>
              <w:szCs w:val="28"/>
            </w:rPr>
            <w:instrText>=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begin"/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instrText xml:space="preserve"> PAGE 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noProof/>
              <w:sz w:val="28"/>
              <w:szCs w:val="28"/>
            </w:rPr>
            <w:instrText>9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end"/>
          </w:r>
          <w:r w:rsidRPr="00E92868">
            <w:rPr>
              <w:rStyle w:val="afff1"/>
              <w:rFonts w:ascii="Times New Roman" w:hAnsi="Times New Roman"/>
              <w:sz w:val="28"/>
              <w:szCs w:val="28"/>
            </w:rPr>
            <w:instrText>-</w:instrText>
          </w:r>
          <w:r w:rsidR="00ED7E6C">
            <w:rPr>
              <w:rStyle w:val="afff1"/>
              <w:rFonts w:ascii="Times New Roman" w:hAnsi="Times New Roman"/>
              <w:sz w:val="28"/>
              <w:szCs w:val="28"/>
            </w:rPr>
            <w:instrText>5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noProof/>
              <w:sz w:val="28"/>
              <w:szCs w:val="28"/>
            </w:rPr>
            <w:t>4</w: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end"/>
          </w:r>
        </w:p>
      </w:tc>
    </w:tr>
    <w:tr w:rsidR="002533C4" w:rsidRPr="00C60C87" w14:paraId="5CFADE5B" w14:textId="77777777" w:rsidTr="00CD26F7">
      <w:trPr>
        <w:trHeight w:val="283"/>
      </w:trPr>
      <w:tc>
        <w:tcPr>
          <w:tcW w:w="580" w:type="dxa"/>
          <w:tcBorders>
            <w:top w:val="single" w:sz="12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BDFC30D" w14:textId="77777777" w:rsidR="002533C4" w:rsidRPr="00C60C87" w:rsidRDefault="002533C4" w:rsidP="00C60C87">
          <w:pPr>
            <w:pStyle w:val="ab"/>
            <w:tabs>
              <w:tab w:val="clear" w:pos="4677"/>
            </w:tabs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81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24A7A81" w14:textId="77777777" w:rsidR="002533C4" w:rsidRPr="00D10CBC" w:rsidRDefault="002533C4" w:rsidP="00BE075C">
          <w:pPr>
            <w:pStyle w:val="ab"/>
            <w:rPr>
              <w:sz w:val="16"/>
              <w:szCs w:val="16"/>
            </w:rPr>
          </w:pPr>
          <w:r w:rsidRPr="00D10CBC">
            <w:rPr>
              <w:sz w:val="16"/>
              <w:szCs w:val="16"/>
            </w:rPr>
            <w:t>Кол.уч.</w:t>
          </w: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1E4A63DB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6E59CDB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1BF3E4C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7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30C5C10D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402" w:type="dxa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</w:tcPr>
        <w:p w14:paraId="2D8BE897" w14:textId="77777777" w:rsidR="002533C4" w:rsidRPr="00C60C87" w:rsidRDefault="002533C4" w:rsidP="00BE075C">
          <w:pPr>
            <w:pStyle w:val="ab"/>
          </w:pPr>
        </w:p>
      </w:tc>
      <w:tc>
        <w:tcPr>
          <w:tcW w:w="567" w:type="dxa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6B66ACAA" w14:textId="77777777" w:rsidR="002533C4" w:rsidRPr="00C60C87" w:rsidRDefault="002533C4" w:rsidP="00BE075C">
          <w:pPr>
            <w:pStyle w:val="ab"/>
          </w:pPr>
        </w:p>
      </w:tc>
    </w:tr>
  </w:tbl>
  <w:p w14:paraId="1F3138C7" w14:textId="77777777" w:rsidR="002533C4" w:rsidRDefault="002533C4">
    <w:pPr>
      <w:pStyle w:val="ab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85" w:type="dxa"/>
      <w:tblInd w:w="-1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65"/>
      <w:gridCol w:w="566"/>
      <w:gridCol w:w="566"/>
      <w:gridCol w:w="566"/>
      <w:gridCol w:w="848"/>
      <w:gridCol w:w="564"/>
      <w:gridCol w:w="3984"/>
      <w:gridCol w:w="848"/>
      <w:gridCol w:w="848"/>
      <w:gridCol w:w="1130"/>
    </w:tblGrid>
    <w:tr w:rsidR="002533C4" w:rsidRPr="00C60C87" w14:paraId="57E9BB20" w14:textId="77777777" w:rsidTr="00536827">
      <w:trPr>
        <w:trHeight w:val="284"/>
      </w:trPr>
      <w:tc>
        <w:tcPr>
          <w:tcW w:w="565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BB1FE38" w14:textId="77777777" w:rsidR="002533C4" w:rsidRPr="00BC476F" w:rsidRDefault="002533C4" w:rsidP="00AF2B12">
          <w:pPr>
            <w:pStyle w:val="ab"/>
            <w:tabs>
              <w:tab w:val="clear" w:pos="4677"/>
            </w:tabs>
            <w:spacing w:before="40"/>
            <w:ind w:left="-40" w:right="-74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6727C9E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1237DCE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99E41D1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74FE40A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EEC29E0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250F52D7" w14:textId="02C299E7" w:rsidR="002533C4" w:rsidRPr="00C60C87" w:rsidRDefault="00E92868" w:rsidP="00383AAA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 w:rsidR="00383AAA">
            <w:rPr>
              <w:b w:val="0"/>
              <w:szCs w:val="28"/>
            </w:rPr>
            <w:t>3</w:t>
          </w:r>
          <w:r w:rsidR="002533C4" w:rsidRPr="00B13EFE">
            <w:rPr>
              <w:b w:val="0"/>
              <w:szCs w:val="28"/>
            </w:rPr>
            <w:t>.03.0</w:t>
          </w:r>
          <w:r w:rsidR="00383AAA">
            <w:rPr>
              <w:b w:val="0"/>
              <w:szCs w:val="28"/>
            </w:rPr>
            <w:t>2</w:t>
          </w:r>
          <w:r w:rsidR="002533C4" w:rsidRPr="00B13EFE">
            <w:rPr>
              <w:b w:val="0"/>
              <w:szCs w:val="28"/>
            </w:rPr>
            <w:t>.</w:t>
          </w:r>
          <w:r w:rsidR="002533C4" w:rsidRPr="00E92868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</w:t>
          </w:r>
          <w:r w:rsidR="002533C4">
            <w:rPr>
              <w:b w:val="0"/>
              <w:szCs w:val="28"/>
            </w:rPr>
            <w:t>ПЗ-ТЧ</w:t>
          </w:r>
        </w:p>
      </w:tc>
    </w:tr>
    <w:tr w:rsidR="002533C4" w:rsidRPr="00C60C87" w14:paraId="1FE31C2C" w14:textId="77777777" w:rsidTr="00536827">
      <w:trPr>
        <w:trHeight w:val="284"/>
      </w:trPr>
      <w:tc>
        <w:tcPr>
          <w:tcW w:w="565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CBC9D3B" w14:textId="77777777" w:rsidR="002533C4" w:rsidRPr="00BC476F" w:rsidRDefault="002533C4" w:rsidP="00AF2B12">
          <w:pPr>
            <w:pStyle w:val="ab"/>
            <w:tabs>
              <w:tab w:val="clear" w:pos="4677"/>
            </w:tabs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AE8BBC6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D785E84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6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DCEC1A6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0FE7D307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4B975F3A" w14:textId="77777777" w:rsidR="002533C4" w:rsidRPr="00BC476F" w:rsidRDefault="002533C4" w:rsidP="00AF2B12">
          <w:pPr>
            <w:pStyle w:val="ab"/>
            <w:ind w:left="-38" w:right="-73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092D09F1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72E3D0FC" w14:textId="77777777" w:rsidTr="00536827">
      <w:trPr>
        <w:trHeight w:hRule="exact" w:val="284"/>
      </w:trPr>
      <w:tc>
        <w:tcPr>
          <w:tcW w:w="56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6BC919C" w14:textId="77777777" w:rsidR="002533C4" w:rsidRPr="00C60C87" w:rsidRDefault="002533C4" w:rsidP="00C60C87">
          <w:pPr>
            <w:pStyle w:val="ab"/>
            <w:tabs>
              <w:tab w:val="clear" w:pos="4677"/>
            </w:tabs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B2AEE67" w14:textId="77777777" w:rsidR="002533C4" w:rsidRPr="00F53088" w:rsidRDefault="002533C4" w:rsidP="00C60C87">
          <w:pPr>
            <w:pStyle w:val="ab"/>
            <w:ind w:left="-57" w:right="-57"/>
            <w:rPr>
              <w:b w:val="0"/>
              <w:spacing w:val="-20"/>
              <w:sz w:val="16"/>
              <w:szCs w:val="16"/>
            </w:rPr>
          </w:pPr>
          <w:r w:rsidRPr="00F53088">
            <w:rPr>
              <w:spacing w:val="-20"/>
              <w:sz w:val="16"/>
              <w:szCs w:val="16"/>
            </w:rPr>
            <w:t>Кол.уч.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908D25D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27B17D3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74DAB8F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19BB3F61" w14:textId="77777777" w:rsidR="002533C4" w:rsidRPr="00C60C87" w:rsidRDefault="002533C4" w:rsidP="00C60C87">
          <w:pPr>
            <w:pStyle w:val="ab"/>
            <w:ind w:left="-57" w:right="-57"/>
            <w:rPr>
              <w:b w:val="0"/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810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3F7B2915" w14:textId="77777777" w:rsidR="002533C4" w:rsidRPr="00C60C87" w:rsidRDefault="002533C4" w:rsidP="00BE545D">
          <w:pPr>
            <w:pStyle w:val="ab"/>
            <w:rPr>
              <w:b w:val="0"/>
            </w:rPr>
          </w:pPr>
        </w:p>
      </w:tc>
    </w:tr>
    <w:tr w:rsidR="002533C4" w:rsidRPr="00C60C87" w14:paraId="251D9141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8D542E4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Разраб.</w:t>
          </w:r>
        </w:p>
      </w:tc>
      <w:tc>
        <w:tcPr>
          <w:tcW w:w="1132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873FBAC" w14:textId="77777777" w:rsidR="002533C4" w:rsidRPr="00A71777" w:rsidRDefault="002533C4" w:rsidP="00536827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  <w:r w:rsidRPr="00E92868">
            <w:rPr>
              <w:b w:val="0"/>
              <w:spacing w:val="-20"/>
              <w:sz w:val="20"/>
              <w:szCs w:val="20"/>
              <w:highlight w:val="yellow"/>
            </w:rPr>
            <w:t>Фамилия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48ABCF8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9803482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66B44D4" w14:textId="540FD1EC" w:rsidR="002533C4" w:rsidRPr="00F2399C" w:rsidRDefault="002533C4" w:rsidP="00383AAA">
          <w:pPr>
            <w:pStyle w:val="ab"/>
            <w:ind w:left="-57" w:right="-57"/>
            <w:rPr>
              <w:b w:val="0"/>
              <w:caps/>
              <w:szCs w:val="28"/>
            </w:rPr>
          </w:pPr>
          <w:r>
            <w:rPr>
              <w:b w:val="0"/>
            </w:rPr>
            <w:t xml:space="preserve">1 </w:t>
          </w:r>
          <w:r w:rsidR="00E92868">
            <w:rPr>
              <w:b w:val="0"/>
            </w:rPr>
            <w:t>Классический</w:t>
          </w:r>
          <w:r w:rsidR="001A3913">
            <w:rPr>
              <w:b w:val="0"/>
            </w:rPr>
            <w:t xml:space="preserve"> </w:t>
          </w:r>
          <w:r w:rsidR="00E92868">
            <w:rPr>
              <w:b w:val="0"/>
            </w:rPr>
            <w:t>метод расчета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C3C5E8B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Стадия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303D90E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25AAD0EB" w14:textId="77777777" w:rsidR="002533C4" w:rsidRPr="00C60C87" w:rsidRDefault="002533C4" w:rsidP="00C60C87">
          <w:pPr>
            <w:pStyle w:val="ab"/>
            <w:ind w:left="-57" w:right="-57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Листов</w:t>
          </w:r>
        </w:p>
      </w:tc>
    </w:tr>
    <w:tr w:rsidR="002533C4" w:rsidRPr="00C60C87" w14:paraId="33A53DB0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A5A21D5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Пров.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6ED0E38F" w14:textId="1337FBD6" w:rsidR="002533C4" w:rsidRDefault="00383AAA" w:rsidP="00536827">
          <w:pPr>
            <w:jc w:val="both"/>
          </w:pPr>
          <w:r>
            <w:rPr>
              <w:b w:val="0"/>
              <w:spacing w:val="-20"/>
              <w:sz w:val="20"/>
              <w:szCs w:val="20"/>
            </w:rPr>
            <w:t>Лосев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EB6D677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74E7444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07CF10CD" w14:textId="77777777" w:rsidR="002533C4" w:rsidRPr="00C60C87" w:rsidRDefault="002533C4" w:rsidP="00BE545D">
          <w:pPr>
            <w:pStyle w:val="ab"/>
          </w:pP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DC42F83" w14:textId="77777777" w:rsidR="002533C4" w:rsidRPr="003B2855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П</w:t>
          </w:r>
        </w:p>
      </w:tc>
      <w:tc>
        <w:tcPr>
          <w:tcW w:w="84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A5F806A" w14:textId="408D3104" w:rsidR="002533C4" w:rsidRPr="00ED7E6C" w:rsidRDefault="002533C4" w:rsidP="00C60C87">
          <w:pPr>
            <w:pStyle w:val="ab"/>
            <w:ind w:left="-57" w:right="-57"/>
            <w:rPr>
              <w:b w:val="0"/>
              <w:bCs/>
              <w:sz w:val="20"/>
              <w:szCs w:val="20"/>
            </w:rPr>
          </w:pPr>
          <w:r w:rsidRPr="00ED7E6C">
            <w:rPr>
              <w:b w:val="0"/>
              <w:bCs/>
              <w:sz w:val="20"/>
              <w:szCs w:val="20"/>
            </w:rPr>
            <w:fldChar w:fldCharType="begin"/>
          </w:r>
          <w:r w:rsidRPr="00ED7E6C">
            <w:rPr>
              <w:b w:val="0"/>
              <w:bCs/>
              <w:sz w:val="20"/>
              <w:szCs w:val="20"/>
            </w:rPr>
            <w:instrText>=</w:instrText>
          </w:r>
          <w:r w:rsidRPr="00ED7E6C">
            <w:rPr>
              <w:b w:val="0"/>
              <w:bCs/>
              <w:sz w:val="20"/>
              <w:szCs w:val="20"/>
            </w:rPr>
            <w:fldChar w:fldCharType="begin"/>
          </w:r>
          <w:r w:rsidRPr="00ED7E6C">
            <w:rPr>
              <w:b w:val="0"/>
              <w:bCs/>
              <w:sz w:val="20"/>
              <w:szCs w:val="20"/>
            </w:rPr>
            <w:instrText xml:space="preserve"> PAGE </w:instrText>
          </w:r>
          <w:r w:rsidRPr="00ED7E6C">
            <w:rPr>
              <w:b w:val="0"/>
              <w:bCs/>
              <w:sz w:val="20"/>
              <w:szCs w:val="20"/>
            </w:rPr>
            <w:fldChar w:fldCharType="separate"/>
          </w:r>
          <w:r w:rsidR="00383AAA">
            <w:rPr>
              <w:b w:val="0"/>
              <w:bCs/>
              <w:noProof/>
              <w:sz w:val="20"/>
              <w:szCs w:val="20"/>
            </w:rPr>
            <w:instrText>6</w:instrText>
          </w:r>
          <w:r w:rsidRPr="00ED7E6C">
            <w:rPr>
              <w:b w:val="0"/>
              <w:bCs/>
              <w:sz w:val="20"/>
              <w:szCs w:val="20"/>
            </w:rPr>
            <w:fldChar w:fldCharType="end"/>
          </w:r>
          <w:r w:rsidR="00ED7E6C" w:rsidRPr="00ED7E6C">
            <w:rPr>
              <w:b w:val="0"/>
              <w:bCs/>
              <w:sz w:val="20"/>
              <w:szCs w:val="20"/>
            </w:rPr>
            <w:instrText>-5</w:instrText>
          </w:r>
          <w:r w:rsidRPr="00ED7E6C">
            <w:rPr>
              <w:b w:val="0"/>
              <w:bCs/>
              <w:sz w:val="20"/>
              <w:szCs w:val="20"/>
            </w:rPr>
            <w:fldChar w:fldCharType="separate"/>
          </w:r>
          <w:r w:rsidR="00383AAA">
            <w:rPr>
              <w:b w:val="0"/>
              <w:bCs/>
              <w:noProof/>
              <w:sz w:val="20"/>
              <w:szCs w:val="20"/>
            </w:rPr>
            <w:t>1</w:t>
          </w:r>
          <w:r w:rsidRPr="00ED7E6C">
            <w:rPr>
              <w:b w:val="0"/>
              <w:bCs/>
              <w:sz w:val="20"/>
              <w:szCs w:val="20"/>
            </w:rPr>
            <w:fldChar w:fldCharType="end"/>
          </w:r>
        </w:p>
      </w:tc>
      <w:tc>
        <w:tcPr>
          <w:tcW w:w="113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1CCE5BD2" w14:textId="67EA5C5E" w:rsidR="002533C4" w:rsidRPr="00B7696E" w:rsidRDefault="002533C4" w:rsidP="00C60C87">
          <w:pPr>
            <w:pStyle w:val="ab"/>
            <w:ind w:left="-57" w:right="-57"/>
            <w:rPr>
              <w:b w:val="0"/>
              <w:sz w:val="20"/>
              <w:szCs w:val="20"/>
            </w:rPr>
          </w:pPr>
          <w:r w:rsidRPr="00B7696E">
            <w:rPr>
              <w:sz w:val="20"/>
              <w:szCs w:val="20"/>
            </w:rPr>
            <w:fldChar w:fldCharType="begin"/>
          </w:r>
          <w:r w:rsidRPr="00B7696E">
            <w:rPr>
              <w:sz w:val="20"/>
              <w:szCs w:val="20"/>
            </w:rPr>
            <w:instrText xml:space="preserve"> SECTIONPAGES   \* MERGEFORMAT </w:instrText>
          </w:r>
          <w:r w:rsidRPr="00B7696E">
            <w:rPr>
              <w:sz w:val="20"/>
              <w:szCs w:val="20"/>
            </w:rPr>
            <w:fldChar w:fldCharType="separate"/>
          </w:r>
          <w:r w:rsidR="00383AAA" w:rsidRPr="00383AAA">
            <w:rPr>
              <w:b w:val="0"/>
              <w:noProof/>
              <w:sz w:val="20"/>
              <w:szCs w:val="20"/>
            </w:rPr>
            <w:t>4</w:t>
          </w:r>
          <w:r w:rsidRPr="00B7696E">
            <w:rPr>
              <w:b w:val="0"/>
              <w:noProof/>
              <w:sz w:val="20"/>
              <w:szCs w:val="20"/>
            </w:rPr>
            <w:fldChar w:fldCharType="end"/>
          </w:r>
        </w:p>
      </w:tc>
    </w:tr>
    <w:tr w:rsidR="002B4A6E" w:rsidRPr="00C60C87" w14:paraId="4903D37C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53C5DD4" w14:textId="77777777" w:rsidR="002B4A6E" w:rsidRPr="003B2855" w:rsidRDefault="002B4A6E" w:rsidP="002B4A6E">
          <w:pPr>
            <w:pStyle w:val="ab"/>
            <w:jc w:val="left"/>
            <w:rPr>
              <w:b w:val="0"/>
              <w:sz w:val="20"/>
              <w:szCs w:val="20"/>
            </w:rPr>
          </w:pP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57E88680" w14:textId="77777777" w:rsidR="002B4A6E" w:rsidRPr="00536827" w:rsidRDefault="002B4A6E" w:rsidP="002B4A6E">
          <w:pPr>
            <w:jc w:val="both"/>
            <w:rPr>
              <w:sz w:val="20"/>
              <w:szCs w:val="20"/>
            </w:rPr>
          </w:pPr>
          <w:r>
            <w:rPr>
              <w:b w:val="0"/>
              <w:spacing w:val="-20"/>
              <w:sz w:val="20"/>
              <w:szCs w:val="20"/>
            </w:rPr>
            <w:t xml:space="preserve"> </w:t>
          </w: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E7CB957" w14:textId="77777777" w:rsidR="002B4A6E" w:rsidRPr="00A71777" w:rsidRDefault="002B4A6E" w:rsidP="002B4A6E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1DEF41A" w14:textId="77777777" w:rsidR="002B4A6E" w:rsidRPr="00A71777" w:rsidRDefault="002B4A6E" w:rsidP="002B4A6E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41477DCF" w14:textId="77777777" w:rsidR="002B4A6E" w:rsidRPr="00C60C87" w:rsidRDefault="002B4A6E" w:rsidP="002B4A6E">
          <w:pPr>
            <w:pStyle w:val="ab"/>
          </w:pPr>
        </w:p>
      </w:tc>
      <w:tc>
        <w:tcPr>
          <w:tcW w:w="2826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  <w:vAlign w:val="center"/>
        </w:tcPr>
        <w:p w14:paraId="6EB24B68" w14:textId="07C1D0AA" w:rsidR="002B4A6E" w:rsidRPr="00306F21" w:rsidRDefault="00383AAA" w:rsidP="00E92868">
          <w:pPr>
            <w:pStyle w:val="ab"/>
            <w:rPr>
              <w:b w:val="0"/>
              <w:sz w:val="24"/>
              <w:szCs w:val="24"/>
            </w:rPr>
          </w:pPr>
          <w:r w:rsidRPr="00ED1FF1">
            <w:rPr>
              <w:b w:val="0"/>
              <w:spacing w:val="-8"/>
              <w:sz w:val="24"/>
              <w:szCs w:val="24"/>
            </w:rPr>
            <w:t xml:space="preserve">ТИУ </w:t>
          </w:r>
          <w:r>
            <w:rPr>
              <w:b w:val="0"/>
              <w:spacing w:val="-8"/>
              <w:sz w:val="24"/>
              <w:szCs w:val="24"/>
            </w:rPr>
            <w:t>ЭСб(до)з-21-1</w:t>
          </w:r>
        </w:p>
      </w:tc>
    </w:tr>
    <w:tr w:rsidR="002533C4" w:rsidRPr="00C60C87" w14:paraId="7DD5A7C4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32D51BE2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 w:rsidRPr="003B2855">
            <w:rPr>
              <w:b w:val="0"/>
              <w:sz w:val="20"/>
              <w:szCs w:val="20"/>
            </w:rPr>
            <w:t>Н.контр.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</w:tcPr>
        <w:p w14:paraId="349B6CCB" w14:textId="6993C8DF" w:rsidR="002533C4" w:rsidRDefault="002533C4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49A96A5B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3621142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43CCF8A" w14:textId="77777777" w:rsidR="002533C4" w:rsidRPr="00C60C87" w:rsidRDefault="002533C4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0BF2D4AD" w14:textId="77777777" w:rsidR="002533C4" w:rsidRPr="00C60C87" w:rsidRDefault="002533C4" w:rsidP="00BE545D">
          <w:pPr>
            <w:pStyle w:val="ab"/>
          </w:pPr>
        </w:p>
      </w:tc>
    </w:tr>
    <w:tr w:rsidR="002533C4" w:rsidRPr="00C60C87" w14:paraId="0B7D57AE" w14:textId="77777777" w:rsidTr="00536827">
      <w:trPr>
        <w:trHeight w:hRule="exact" w:val="284"/>
      </w:trPr>
      <w:tc>
        <w:tcPr>
          <w:tcW w:w="1131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8920FE1" w14:textId="77777777" w:rsidR="002533C4" w:rsidRPr="003B2855" w:rsidRDefault="002533C4" w:rsidP="00536827">
          <w:pPr>
            <w:pStyle w:val="ab"/>
            <w:jc w:val="left"/>
            <w:rPr>
              <w:b w:val="0"/>
              <w:sz w:val="20"/>
              <w:szCs w:val="20"/>
            </w:rPr>
          </w:pPr>
          <w:r>
            <w:rPr>
              <w:b w:val="0"/>
              <w:sz w:val="20"/>
              <w:szCs w:val="20"/>
            </w:rPr>
            <w:t>Утв.</w:t>
          </w:r>
        </w:p>
      </w:tc>
      <w:tc>
        <w:tcPr>
          <w:tcW w:w="1132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6677E003" w14:textId="388A58B3" w:rsidR="002533C4" w:rsidRDefault="002533C4" w:rsidP="00536827">
          <w:pPr>
            <w:jc w:val="both"/>
          </w:pPr>
        </w:p>
      </w:tc>
      <w:tc>
        <w:tcPr>
          <w:tcW w:w="848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1FD9B28D" w14:textId="77777777" w:rsidR="002533C4" w:rsidRPr="00A71777" w:rsidRDefault="002533C4" w:rsidP="003358B4">
          <w:pPr>
            <w:pStyle w:val="ab"/>
            <w:jc w:val="left"/>
            <w:rPr>
              <w:b w:val="0"/>
              <w:spacing w:val="-20"/>
              <w:sz w:val="20"/>
              <w:szCs w:val="20"/>
            </w:rPr>
          </w:pPr>
        </w:p>
      </w:tc>
      <w:tc>
        <w:tcPr>
          <w:tcW w:w="564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7DA38E6E" w14:textId="77777777" w:rsidR="002533C4" w:rsidRPr="00A71777" w:rsidRDefault="002533C4" w:rsidP="003358B4">
          <w:pPr>
            <w:pStyle w:val="ab"/>
            <w:ind w:left="-57" w:right="-57"/>
            <w:jc w:val="left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398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</w:tcPr>
        <w:p w14:paraId="069C0F8B" w14:textId="77777777" w:rsidR="002533C4" w:rsidRPr="00C60C87" w:rsidRDefault="002533C4" w:rsidP="00BE545D">
          <w:pPr>
            <w:pStyle w:val="ab"/>
          </w:pPr>
        </w:p>
      </w:tc>
      <w:tc>
        <w:tcPr>
          <w:tcW w:w="2826" w:type="dxa"/>
          <w:gridSpan w:val="3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2C0D0B75" w14:textId="77777777" w:rsidR="002533C4" w:rsidRPr="00C60C87" w:rsidRDefault="002533C4" w:rsidP="00BE545D">
          <w:pPr>
            <w:pStyle w:val="ab"/>
          </w:pPr>
        </w:p>
      </w:tc>
    </w:tr>
  </w:tbl>
  <w:p w14:paraId="62996F52" w14:textId="77777777" w:rsidR="002533C4" w:rsidRPr="00BE545D" w:rsidRDefault="002533C4" w:rsidP="00BE545D">
    <w:pPr>
      <w:pStyle w:val="ab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57" w:type="dxa"/>
      <w:tblInd w:w="-23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  <w:gridCol w:w="568"/>
      <w:gridCol w:w="568"/>
      <w:gridCol w:w="568"/>
      <w:gridCol w:w="830"/>
      <w:gridCol w:w="565"/>
      <w:gridCol w:w="6238"/>
      <w:gridCol w:w="553"/>
    </w:tblGrid>
    <w:tr w:rsidR="002533C4" w:rsidRPr="00C60C87" w14:paraId="7A0328AA" w14:textId="77777777" w:rsidTr="00CD26F7">
      <w:trPr>
        <w:trHeight w:val="283"/>
      </w:trPr>
      <w:tc>
        <w:tcPr>
          <w:tcW w:w="580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1A33FC8C" w14:textId="77777777" w:rsidR="002533C4" w:rsidRPr="00F1282E" w:rsidRDefault="002533C4" w:rsidP="00671A5A">
          <w:pPr>
            <w:pStyle w:val="ab"/>
            <w:tabs>
              <w:tab w:val="clear" w:pos="4677"/>
            </w:tabs>
            <w:spacing w:before="40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576C35EA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6D5D2E8B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2ACF70DA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73291377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79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shd w:val="clear" w:color="auto" w:fill="auto"/>
          <w:vAlign w:val="center"/>
        </w:tcPr>
        <w:p w14:paraId="09DCA5E2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402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70D48712" w14:textId="5D064215" w:rsidR="002533C4" w:rsidRPr="00C60C87" w:rsidRDefault="001A3913" w:rsidP="001A3913">
          <w:pPr>
            <w:pStyle w:val="ab"/>
            <w:rPr>
              <w:caps/>
              <w:szCs w:val="28"/>
            </w:rPr>
          </w:pPr>
          <w:r>
            <w:rPr>
              <w:b w:val="0"/>
              <w:szCs w:val="28"/>
            </w:rPr>
            <w:t>К</w:t>
          </w:r>
          <w:r w:rsidR="002533C4" w:rsidRPr="00B13EFE">
            <w:rPr>
              <w:b w:val="0"/>
              <w:szCs w:val="28"/>
            </w:rPr>
            <w:t>Р.1</w:t>
          </w:r>
          <w:r>
            <w:rPr>
              <w:b w:val="0"/>
              <w:szCs w:val="28"/>
            </w:rPr>
            <w:t>2</w:t>
          </w:r>
          <w:r w:rsidR="002533C4" w:rsidRPr="00B13EFE">
            <w:rPr>
              <w:b w:val="0"/>
              <w:szCs w:val="28"/>
            </w:rPr>
            <w:t>.03.0</w:t>
          </w:r>
          <w:r>
            <w:rPr>
              <w:b w:val="0"/>
              <w:szCs w:val="28"/>
            </w:rPr>
            <w:t>4</w:t>
          </w:r>
          <w:r w:rsidR="002533C4" w:rsidRPr="00B13EFE">
            <w:rPr>
              <w:b w:val="0"/>
              <w:szCs w:val="28"/>
            </w:rPr>
            <w:t>.</w:t>
          </w:r>
          <w:r w:rsidR="002533C4" w:rsidRPr="001A3913">
            <w:rPr>
              <w:b w:val="0"/>
              <w:szCs w:val="28"/>
              <w:highlight w:val="yellow"/>
            </w:rPr>
            <w:t>ХХХ</w:t>
          </w:r>
          <w:r w:rsidR="002533C4" w:rsidRPr="00B13EFE">
            <w:rPr>
              <w:b w:val="0"/>
              <w:szCs w:val="28"/>
            </w:rPr>
            <w:t>.20</w:t>
          </w:r>
          <w:r w:rsidR="002B4A6E">
            <w:rPr>
              <w:b w:val="0"/>
              <w:szCs w:val="28"/>
            </w:rPr>
            <w:t>23</w:t>
          </w:r>
          <w:r w:rsidR="002533C4" w:rsidRPr="00B13EFE">
            <w:rPr>
              <w:b w:val="0"/>
              <w:szCs w:val="28"/>
            </w:rPr>
            <w:t>.00.</w:t>
          </w:r>
          <w:r w:rsidR="002533C4">
            <w:rPr>
              <w:b w:val="0"/>
              <w:szCs w:val="28"/>
            </w:rPr>
            <w:t>ПЗ-ТЧ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  <w:vAlign w:val="center"/>
        </w:tcPr>
        <w:p w14:paraId="244EB1AE" w14:textId="77777777" w:rsidR="002533C4" w:rsidRPr="00C60C87" w:rsidRDefault="002533C4" w:rsidP="00BE075C">
          <w:pPr>
            <w:pStyle w:val="ab"/>
            <w:rPr>
              <w:sz w:val="20"/>
              <w:szCs w:val="20"/>
            </w:rPr>
          </w:pPr>
          <w:r w:rsidRPr="00C60C87">
            <w:rPr>
              <w:sz w:val="20"/>
              <w:szCs w:val="20"/>
            </w:rPr>
            <w:t>Лист</w:t>
          </w:r>
        </w:p>
      </w:tc>
    </w:tr>
    <w:tr w:rsidR="002533C4" w:rsidRPr="00C60C87" w14:paraId="30667094" w14:textId="77777777" w:rsidTr="00CD26F7">
      <w:trPr>
        <w:trHeight w:val="283"/>
      </w:trPr>
      <w:tc>
        <w:tcPr>
          <w:tcW w:w="580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63BF465" w14:textId="77777777" w:rsidR="002533C4" w:rsidRPr="00F1282E" w:rsidRDefault="002533C4" w:rsidP="00C60C87">
          <w:pPr>
            <w:pStyle w:val="ab"/>
            <w:tabs>
              <w:tab w:val="clear" w:pos="4677"/>
            </w:tabs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251BC399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52B968E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82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643B947C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5CBC3D26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579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  <w:vAlign w:val="center"/>
        </w:tcPr>
        <w:p w14:paraId="3C82CE6B" w14:textId="77777777" w:rsidR="002533C4" w:rsidRPr="00F1282E" w:rsidRDefault="002533C4" w:rsidP="0035012B">
          <w:pPr>
            <w:pStyle w:val="ab"/>
            <w:rPr>
              <w:b w:val="0"/>
              <w:spacing w:val="-20"/>
              <w:sz w:val="16"/>
              <w:szCs w:val="16"/>
            </w:rPr>
          </w:pPr>
        </w:p>
      </w:tc>
      <w:tc>
        <w:tcPr>
          <w:tcW w:w="6402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shd w:val="clear" w:color="auto" w:fill="auto"/>
        </w:tcPr>
        <w:p w14:paraId="0135C321" w14:textId="77777777" w:rsidR="002533C4" w:rsidRPr="00C60C87" w:rsidRDefault="002533C4" w:rsidP="00BE075C">
          <w:pPr>
            <w:pStyle w:val="ab"/>
          </w:pPr>
        </w:p>
      </w:tc>
      <w:tc>
        <w:tcPr>
          <w:tcW w:w="567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shd w:val="clear" w:color="auto" w:fill="auto"/>
          <w:vAlign w:val="center"/>
        </w:tcPr>
        <w:p w14:paraId="068B7DD1" w14:textId="4C50A77C" w:rsidR="002533C4" w:rsidRPr="00B7696E" w:rsidRDefault="002533C4" w:rsidP="00BE075C">
          <w:pPr>
            <w:pStyle w:val="ab"/>
            <w:rPr>
              <w:szCs w:val="28"/>
            </w:rPr>
          </w:pP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begin"/>
          </w:r>
          <w:r w:rsidRPr="00B7696E">
            <w:rPr>
              <w:rStyle w:val="afff1"/>
              <w:rFonts w:ascii="Times New Roman" w:hAnsi="Times New Roman"/>
              <w:sz w:val="28"/>
              <w:szCs w:val="28"/>
              <w:lang w:val="en-US"/>
            </w:rPr>
            <w:instrText>=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begin"/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instrText xml:space="preserve"> PAGE 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noProof/>
              <w:sz w:val="28"/>
              <w:szCs w:val="28"/>
            </w:rPr>
            <w:instrText>12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end"/>
          </w:r>
          <w:r w:rsidRPr="00B7696E">
            <w:rPr>
              <w:rStyle w:val="afff1"/>
              <w:rFonts w:ascii="Times New Roman" w:hAnsi="Times New Roman"/>
              <w:sz w:val="28"/>
              <w:szCs w:val="28"/>
              <w:lang w:val="en-US"/>
            </w:rPr>
            <w:instrText>-</w:instrText>
          </w:r>
          <w:r w:rsidR="00ED7E6C">
            <w:rPr>
              <w:rStyle w:val="afff1"/>
              <w:rFonts w:ascii="Times New Roman" w:hAnsi="Times New Roman"/>
              <w:sz w:val="28"/>
              <w:szCs w:val="28"/>
            </w:rPr>
            <w:instrText>9</w:instrTex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separate"/>
          </w:r>
          <w:r w:rsidR="00383AAA">
            <w:rPr>
              <w:rStyle w:val="afff1"/>
              <w:rFonts w:ascii="Times New Roman" w:hAnsi="Times New Roman"/>
              <w:noProof/>
              <w:sz w:val="28"/>
              <w:szCs w:val="28"/>
              <w:lang w:val="en-US"/>
            </w:rPr>
            <w:t>3</w:t>
          </w:r>
          <w:r w:rsidRPr="00B7696E">
            <w:rPr>
              <w:rStyle w:val="afff1"/>
              <w:rFonts w:ascii="Times New Roman" w:hAnsi="Times New Roman"/>
              <w:sz w:val="28"/>
              <w:szCs w:val="28"/>
            </w:rPr>
            <w:fldChar w:fldCharType="end"/>
          </w:r>
        </w:p>
      </w:tc>
    </w:tr>
    <w:tr w:rsidR="002533C4" w:rsidRPr="00C60C87" w14:paraId="37A2A4DE" w14:textId="77777777" w:rsidTr="00CD26F7">
      <w:trPr>
        <w:trHeight w:val="283"/>
      </w:trPr>
      <w:tc>
        <w:tcPr>
          <w:tcW w:w="580" w:type="dxa"/>
          <w:tcBorders>
            <w:top w:val="single" w:sz="12" w:space="0" w:color="auto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64F99ED6" w14:textId="77777777" w:rsidR="002533C4" w:rsidRPr="00C60C87" w:rsidRDefault="002533C4" w:rsidP="00C60C87">
          <w:pPr>
            <w:pStyle w:val="ab"/>
            <w:tabs>
              <w:tab w:val="clear" w:pos="4677"/>
            </w:tabs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Изм.</w:t>
          </w:r>
        </w:p>
      </w:tc>
      <w:tc>
        <w:tcPr>
          <w:tcW w:w="581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74F53B7" w14:textId="77777777" w:rsidR="002533C4" w:rsidRPr="00D10CBC" w:rsidRDefault="002533C4" w:rsidP="00BE075C">
          <w:pPr>
            <w:pStyle w:val="ab"/>
            <w:rPr>
              <w:sz w:val="16"/>
              <w:szCs w:val="16"/>
            </w:rPr>
          </w:pPr>
          <w:r w:rsidRPr="00D10CBC">
            <w:rPr>
              <w:sz w:val="16"/>
              <w:szCs w:val="16"/>
            </w:rPr>
            <w:t>Кол.уч.</w:t>
          </w: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194B7F15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Лист</w:t>
          </w:r>
        </w:p>
      </w:tc>
      <w:tc>
        <w:tcPr>
          <w:tcW w:w="58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0056F5D1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№док.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2320F459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Подп.</w:t>
          </w:r>
        </w:p>
      </w:tc>
      <w:tc>
        <w:tcPr>
          <w:tcW w:w="57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424AAE42" w14:textId="77777777" w:rsidR="002533C4" w:rsidRPr="00C60C87" w:rsidRDefault="002533C4" w:rsidP="00BE075C">
          <w:pPr>
            <w:pStyle w:val="ab"/>
            <w:rPr>
              <w:sz w:val="16"/>
              <w:szCs w:val="16"/>
            </w:rPr>
          </w:pPr>
          <w:r w:rsidRPr="00C60C87">
            <w:rPr>
              <w:sz w:val="16"/>
              <w:szCs w:val="16"/>
            </w:rPr>
            <w:t>Дата</w:t>
          </w:r>
        </w:p>
      </w:tc>
      <w:tc>
        <w:tcPr>
          <w:tcW w:w="6402" w:type="dxa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shd w:val="clear" w:color="auto" w:fill="auto"/>
        </w:tcPr>
        <w:p w14:paraId="460BFD7B" w14:textId="77777777" w:rsidR="002533C4" w:rsidRPr="00C60C87" w:rsidRDefault="002533C4" w:rsidP="00BE075C">
          <w:pPr>
            <w:pStyle w:val="ab"/>
          </w:pPr>
        </w:p>
      </w:tc>
      <w:tc>
        <w:tcPr>
          <w:tcW w:w="567" w:type="dxa"/>
          <w:vMerge/>
          <w:tcBorders>
            <w:left w:val="single" w:sz="12" w:space="0" w:color="auto"/>
            <w:bottom w:val="nil"/>
            <w:right w:val="nil"/>
          </w:tcBorders>
          <w:shd w:val="clear" w:color="auto" w:fill="auto"/>
        </w:tcPr>
        <w:p w14:paraId="550839EA" w14:textId="77777777" w:rsidR="002533C4" w:rsidRPr="00C60C87" w:rsidRDefault="002533C4" w:rsidP="00BE075C">
          <w:pPr>
            <w:pStyle w:val="ab"/>
          </w:pPr>
        </w:p>
      </w:tc>
    </w:tr>
  </w:tbl>
  <w:p w14:paraId="759BB0D6" w14:textId="77777777" w:rsidR="002533C4" w:rsidRDefault="002533C4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5E966D" w14:textId="77777777" w:rsidR="00C34D27" w:rsidRDefault="00C34D27" w:rsidP="00D84FB6">
      <w:r>
        <w:separator/>
      </w:r>
    </w:p>
  </w:footnote>
  <w:footnote w:type="continuationSeparator" w:id="0">
    <w:p w14:paraId="6F5B5C6D" w14:textId="77777777" w:rsidR="00C34D27" w:rsidRDefault="00C34D27" w:rsidP="00D84F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8A1C2E" w14:textId="77777777" w:rsidR="002533C4" w:rsidRPr="00DE4E0A" w:rsidRDefault="002533C4" w:rsidP="009A1559">
    <w:pPr>
      <w:ind w:left="2268"/>
      <w:rPr>
        <w:b w:val="0"/>
      </w:rPr>
    </w:pPr>
  </w:p>
  <w:p w14:paraId="6867FACF" w14:textId="77777777" w:rsidR="002533C4" w:rsidRPr="00DE4E0A" w:rsidRDefault="002533C4" w:rsidP="00B13EFE">
    <w:pPr>
      <w:keepNext/>
      <w:ind w:firstLine="142"/>
      <w:outlineLvl w:val="1"/>
      <w:rPr>
        <w:b w:val="0"/>
        <w:bCs/>
        <w:caps/>
        <w:sz w:val="24"/>
        <w:szCs w:val="24"/>
      </w:rPr>
    </w:pPr>
    <w:r w:rsidRPr="00DE4E0A">
      <w:rPr>
        <w:b w:val="0"/>
        <w:bCs/>
        <w:caps/>
        <w:sz w:val="24"/>
        <w:szCs w:val="24"/>
      </w:rPr>
      <w:t>МиНИСТЕРСТВО НАУКИ</w:t>
    </w:r>
    <w:r w:rsidRPr="00A87391">
      <w:rPr>
        <w:b w:val="0"/>
        <w:bCs/>
        <w:caps/>
        <w:sz w:val="24"/>
        <w:szCs w:val="24"/>
      </w:rPr>
      <w:t xml:space="preserve"> </w:t>
    </w:r>
    <w:r>
      <w:rPr>
        <w:b w:val="0"/>
        <w:bCs/>
        <w:caps/>
        <w:sz w:val="24"/>
        <w:szCs w:val="24"/>
      </w:rPr>
      <w:t>и высшего образования</w:t>
    </w:r>
    <w:r w:rsidRPr="00DE4E0A">
      <w:rPr>
        <w:b w:val="0"/>
        <w:bCs/>
        <w:caps/>
        <w:sz w:val="24"/>
        <w:szCs w:val="24"/>
      </w:rPr>
      <w:t xml:space="preserve"> РОССИЙСКОЙ ФЕДЕРАЦИИ</w:t>
    </w:r>
  </w:p>
  <w:p w14:paraId="780DB8D4" w14:textId="77777777" w:rsidR="002533C4" w:rsidRPr="00DE4E0A" w:rsidRDefault="002533C4" w:rsidP="00B13EFE">
    <w:pPr>
      <w:ind w:firstLine="142"/>
      <w:rPr>
        <w:rFonts w:ascii="Antiqua" w:hAnsi="Antiqua"/>
        <w:b w:val="0"/>
        <w:szCs w:val="24"/>
      </w:rPr>
    </w:pPr>
  </w:p>
  <w:p w14:paraId="417890DB" w14:textId="77777777" w:rsidR="002533C4" w:rsidRPr="00DE4E0A" w:rsidRDefault="002533C4" w:rsidP="00B13EFE">
    <w:pPr>
      <w:ind w:firstLine="142"/>
      <w:rPr>
        <w:b w:val="0"/>
        <w:bCs/>
        <w:caps/>
        <w:color w:val="000000"/>
      </w:rPr>
    </w:pPr>
    <w:r w:rsidRPr="00DE4E0A">
      <w:rPr>
        <w:b w:val="0"/>
        <w:bCs/>
        <w:caps/>
        <w:color w:val="000000"/>
      </w:rPr>
      <w:t xml:space="preserve">Федеральное государственное бюджетное </w:t>
    </w:r>
  </w:p>
  <w:p w14:paraId="4959F481" w14:textId="77777777" w:rsidR="002533C4" w:rsidRPr="00DE4E0A" w:rsidRDefault="002533C4" w:rsidP="00B13EFE">
    <w:pPr>
      <w:ind w:firstLine="142"/>
      <w:rPr>
        <w:b w:val="0"/>
        <w:bCs/>
        <w:caps/>
      </w:rPr>
    </w:pPr>
    <w:r w:rsidRPr="00DE4E0A">
      <w:rPr>
        <w:b w:val="0"/>
        <w:bCs/>
        <w:caps/>
        <w:color w:val="000000"/>
      </w:rPr>
      <w:t>образовательное учреждение высшего образования</w:t>
    </w:r>
  </w:p>
  <w:p w14:paraId="1B05D5A1" w14:textId="77777777" w:rsidR="002533C4" w:rsidRPr="00DE4E0A" w:rsidRDefault="002533C4" w:rsidP="00B13EFE">
    <w:pPr>
      <w:ind w:firstLine="142"/>
      <w:rPr>
        <w:b w:val="0"/>
        <w:bCs/>
        <w:caps/>
        <w:szCs w:val="24"/>
      </w:rPr>
    </w:pPr>
    <w:r w:rsidRPr="00DE4E0A">
      <w:rPr>
        <w:b w:val="0"/>
        <w:bCs/>
        <w:caps/>
        <w:szCs w:val="24"/>
      </w:rPr>
      <w:t>«тюменский индустриальный университет»</w:t>
    </w:r>
  </w:p>
  <w:p w14:paraId="49E13005" w14:textId="77777777" w:rsidR="002533C4" w:rsidRPr="00C60C87" w:rsidRDefault="002533C4" w:rsidP="00B24A6F">
    <w:pPr>
      <w:ind w:left="1985"/>
      <w:rPr>
        <w:szCs w:val="28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0FE06D" w14:textId="140485EA" w:rsidR="002533C4" w:rsidRPr="00F81E90" w:rsidRDefault="002533C4" w:rsidP="00E14F6F">
    <w:pPr>
      <w:ind w:right="113"/>
      <w:jc w:val="right"/>
      <w:rPr>
        <w:sz w:val="24"/>
        <w:szCs w:val="2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3995679A" wp14:editId="33B4496D">
              <wp:simplePos x="0" y="0"/>
              <wp:positionH relativeFrom="column">
                <wp:posOffset>6152515</wp:posOffset>
              </wp:positionH>
              <wp:positionV relativeFrom="paragraph">
                <wp:posOffset>-19050</wp:posOffset>
              </wp:positionV>
              <wp:extent cx="323850" cy="215900"/>
              <wp:effectExtent l="0" t="0" r="19050" b="12700"/>
              <wp:wrapNone/>
              <wp:docPr id="13" name="Прямоугольник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6D06E9" id="Прямоугольник 6" o:spid="_x0000_s1026" style="position:absolute;margin-left:484.45pt;margin-top:-1.5pt;width:25.5pt;height:1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" filled="f" strokecolor="windowText" strokeweight=".5pt">
              <v:path arrowok="t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2671A334" wp14:editId="708EDC1A">
              <wp:simplePos x="0" y="0"/>
              <wp:positionH relativeFrom="column">
                <wp:posOffset>-177165</wp:posOffset>
              </wp:positionH>
              <wp:positionV relativeFrom="paragraph">
                <wp:posOffset>-20955</wp:posOffset>
              </wp:positionV>
              <wp:extent cx="6656705" cy="10332085"/>
              <wp:effectExtent l="0" t="0" r="10795" b="12065"/>
              <wp:wrapNone/>
              <wp:docPr id="12" name="Прямоугольник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6705" cy="1033208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5111779" id="Прямоугольник 8" o:spid="_x0000_s1026" style="position:absolute;margin-left:-13.95pt;margin-top:-1.65pt;width:524.15pt;height:813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" filled="f" strokeweight="1.5pt">
              <v:path arrowok="t"/>
            </v:rect>
          </w:pict>
        </mc:Fallback>
      </mc:AlternateContent>
    </w:r>
    <w:r w:rsidRPr="00F42050">
      <w:rPr>
        <w:sz w:val="24"/>
        <w:szCs w:val="24"/>
      </w:rPr>
      <w:fldChar w:fldCharType="begin"/>
    </w:r>
    <w:r w:rsidRPr="00F42050">
      <w:rPr>
        <w:sz w:val="24"/>
        <w:szCs w:val="24"/>
      </w:rPr>
      <w:instrText xml:space="preserve"> PAGE   \* MERGEFORMAT </w:instrText>
    </w:r>
    <w:r w:rsidRPr="00F42050"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10</w:t>
    </w:r>
    <w:r w:rsidRPr="00F42050">
      <w:rPr>
        <w:sz w:val="24"/>
        <w:szCs w:val="24"/>
      </w:rPr>
      <w:fldChar w:fldCharType="end"/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9F5AC4" w14:textId="2F3DD7E8" w:rsidR="002533C4" w:rsidRPr="00F81E90" w:rsidRDefault="002533C4" w:rsidP="00E14F6F">
    <w:pPr>
      <w:ind w:right="113"/>
      <w:jc w:val="right"/>
      <w:rPr>
        <w:sz w:val="24"/>
        <w:szCs w:val="2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42208" behindDoc="0" locked="0" layoutInCell="1" allowOverlap="1" wp14:anchorId="339EC5F6" wp14:editId="6D1D3339">
              <wp:simplePos x="0" y="0"/>
              <wp:positionH relativeFrom="column">
                <wp:posOffset>6152515</wp:posOffset>
              </wp:positionH>
              <wp:positionV relativeFrom="paragraph">
                <wp:posOffset>-19050</wp:posOffset>
              </wp:positionV>
              <wp:extent cx="323850" cy="215900"/>
              <wp:effectExtent l="0" t="0" r="19050" b="12700"/>
              <wp:wrapNone/>
              <wp:docPr id="10" name="Прямоугольник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C26F8DF" id="Прямоугольник 6" o:spid="_x0000_s1026" style="position:absolute;margin-left:484.45pt;margin-top:-1.5pt;width:25.5pt;height:17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" filled="f" strokecolor="windowText" strokeweight=".5pt">
              <v:path arrowok="t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30944" behindDoc="0" locked="0" layoutInCell="1" allowOverlap="1" wp14:anchorId="14430F24" wp14:editId="6BA88E40">
              <wp:simplePos x="0" y="0"/>
              <wp:positionH relativeFrom="column">
                <wp:posOffset>-177165</wp:posOffset>
              </wp:positionH>
              <wp:positionV relativeFrom="paragraph">
                <wp:posOffset>-20955</wp:posOffset>
              </wp:positionV>
              <wp:extent cx="6656705" cy="10332085"/>
              <wp:effectExtent l="0" t="0" r="10795" b="12065"/>
              <wp:wrapNone/>
              <wp:docPr id="9" name="Прямоугольник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6705" cy="1033208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5A550EE" id="Прямоугольник 8" o:spid="_x0000_s1026" style="position:absolute;margin-left:-13.95pt;margin-top:-1.65pt;width:524.15pt;height:813.5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" filled="f" strokeweight="1.5pt">
              <v:path arrowok="t"/>
            </v:rect>
          </w:pict>
        </mc:Fallback>
      </mc:AlternateContent>
    </w:r>
    <w:r w:rsidRPr="00F42050">
      <w:rPr>
        <w:sz w:val="24"/>
        <w:szCs w:val="24"/>
      </w:rPr>
      <w:fldChar w:fldCharType="begin"/>
    </w:r>
    <w:r w:rsidRPr="00F42050">
      <w:rPr>
        <w:sz w:val="24"/>
        <w:szCs w:val="24"/>
      </w:rPr>
      <w:instrText xml:space="preserve"> PAGE   \* MERGEFORMAT </w:instrText>
    </w:r>
    <w:r w:rsidRPr="00F42050"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13</w:t>
    </w:r>
    <w:r w:rsidRPr="00F42050">
      <w:rPr>
        <w:sz w:val="24"/>
        <w:szCs w:val="24"/>
      </w:rPr>
      <w:fldChar w:fldCharType="end"/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635220" w14:textId="298A38EE" w:rsidR="002533C4" w:rsidRPr="00F81E90" w:rsidRDefault="002533C4" w:rsidP="00E14F6F">
    <w:pPr>
      <w:ind w:right="113"/>
      <w:jc w:val="right"/>
      <w:rPr>
        <w:sz w:val="24"/>
        <w:szCs w:val="2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52448" behindDoc="0" locked="0" layoutInCell="1" allowOverlap="1" wp14:anchorId="18615827" wp14:editId="697F8AC2">
              <wp:simplePos x="0" y="0"/>
              <wp:positionH relativeFrom="column">
                <wp:posOffset>6152515</wp:posOffset>
              </wp:positionH>
              <wp:positionV relativeFrom="paragraph">
                <wp:posOffset>-19050</wp:posOffset>
              </wp:positionV>
              <wp:extent cx="323850" cy="215900"/>
              <wp:effectExtent l="0" t="0" r="19050" b="12700"/>
              <wp:wrapNone/>
              <wp:docPr id="6" name="Прямоугольник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D465A74" id="Прямоугольник 6" o:spid="_x0000_s1026" style="position:absolute;margin-left:484.45pt;margin-top:-1.5pt;width:25.5pt;height:17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" filled="f" strokecolor="windowText" strokeweight=".5pt">
              <v:path arrowok="t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49376" behindDoc="0" locked="0" layoutInCell="1" allowOverlap="1" wp14:anchorId="5CFB3653" wp14:editId="2C60060A">
              <wp:simplePos x="0" y="0"/>
              <wp:positionH relativeFrom="column">
                <wp:posOffset>-177165</wp:posOffset>
              </wp:positionH>
              <wp:positionV relativeFrom="paragraph">
                <wp:posOffset>-20955</wp:posOffset>
              </wp:positionV>
              <wp:extent cx="6656705" cy="10332085"/>
              <wp:effectExtent l="0" t="0" r="10795" b="12065"/>
              <wp:wrapNone/>
              <wp:docPr id="8" name="Прямоугольник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6705" cy="1033208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AA3849D" id="Прямоугольник 8" o:spid="_x0000_s1026" style="position:absolute;margin-left:-13.95pt;margin-top:-1.65pt;width:524.15pt;height:813.5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" filled="f" strokeweight="1.5pt">
              <v:path arrowok="t"/>
            </v:rect>
          </w:pict>
        </mc:Fallback>
      </mc:AlternateContent>
    </w:r>
    <w:r w:rsidRPr="00F42050">
      <w:rPr>
        <w:sz w:val="24"/>
        <w:szCs w:val="24"/>
      </w:rPr>
      <w:fldChar w:fldCharType="begin"/>
    </w:r>
    <w:r w:rsidRPr="00F42050">
      <w:rPr>
        <w:sz w:val="24"/>
        <w:szCs w:val="24"/>
      </w:rPr>
      <w:instrText xml:space="preserve"> PAGE   \* MERGEFORMAT </w:instrText>
    </w:r>
    <w:r w:rsidRPr="00F42050"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14</w:t>
    </w:r>
    <w:r w:rsidRPr="00F42050">
      <w:rPr>
        <w:sz w:val="24"/>
        <w:szCs w:val="24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686700" w14:textId="77169A0A" w:rsidR="002533C4" w:rsidRDefault="002533C4" w:rsidP="00E14F6F">
    <w:pPr>
      <w:ind w:right="113"/>
      <w:jc w:val="righ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598848" behindDoc="0" locked="0" layoutInCell="1" allowOverlap="1" wp14:anchorId="6A661592" wp14:editId="69565EDF">
              <wp:simplePos x="0" y="0"/>
              <wp:positionH relativeFrom="column">
                <wp:posOffset>6349365</wp:posOffset>
              </wp:positionH>
              <wp:positionV relativeFrom="paragraph">
                <wp:posOffset>1270</wp:posOffset>
              </wp:positionV>
              <wp:extent cx="323850" cy="215900"/>
              <wp:effectExtent l="0" t="0" r="19050" b="12700"/>
              <wp:wrapNone/>
              <wp:docPr id="32" name="Прямоугольник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713EFE" id="Прямоугольник 13" o:spid="_x0000_s1026" style="position:absolute;margin-left:499.95pt;margin-top:.1pt;width:25.5pt;height:17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" filled="f" strokecolor="windowText" strokeweight=".5pt">
              <v:path arrowok="t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15232" behindDoc="0" locked="0" layoutInCell="1" allowOverlap="1" wp14:anchorId="3182933D" wp14:editId="79575928">
              <wp:simplePos x="0" y="0"/>
              <wp:positionH relativeFrom="column">
                <wp:posOffset>12700</wp:posOffset>
              </wp:positionH>
              <wp:positionV relativeFrom="paragraph">
                <wp:posOffset>3175</wp:posOffset>
              </wp:positionV>
              <wp:extent cx="6660515" cy="10295890"/>
              <wp:effectExtent l="0" t="0" r="26035" b="10160"/>
              <wp:wrapNone/>
              <wp:docPr id="31" name="Прямоугольник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60515" cy="10295890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1D9445" id="Прямоугольник 29" o:spid="_x0000_s1026" style="position:absolute;margin-left:1pt;margin-top:.25pt;width:524.45pt;height:810.7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" filled="f" strokeweight="1.5pt">
              <v:path arrowok="t"/>
            </v:rect>
          </w:pict>
        </mc:Fallback>
      </mc:AlternateContent>
    </w:r>
    <w:r>
      <w:rPr>
        <w:sz w:val="24"/>
        <w:szCs w:val="24"/>
      </w:rPr>
      <w:fldChar w:fldCharType="begin"/>
    </w:r>
    <w:r>
      <w:rPr>
        <w:sz w:val="24"/>
        <w:szCs w:val="24"/>
      </w:rPr>
      <w:instrText>=</w:instrText>
    </w:r>
    <w:r>
      <w:rPr>
        <w:sz w:val="24"/>
        <w:szCs w:val="24"/>
      </w:rPr>
      <w:fldChar w:fldCharType="begin"/>
    </w:r>
    <w:r>
      <w:rPr>
        <w:sz w:val="24"/>
        <w:szCs w:val="24"/>
        <w:lang w:val="en-US"/>
      </w:rPr>
      <w:instrText>PAGE</w:instrText>
    </w:r>
    <w:r>
      <w:rPr>
        <w:sz w:val="24"/>
        <w:szCs w:val="24"/>
      </w:rPr>
      <w:fldChar w:fldCharType="separate"/>
    </w:r>
    <w:r w:rsidR="00866064">
      <w:rPr>
        <w:noProof/>
        <w:sz w:val="24"/>
        <w:szCs w:val="24"/>
        <w:lang w:val="en-US"/>
      </w:rPr>
      <w:instrText>3</w:instrText>
    </w:r>
    <w:r>
      <w:rPr>
        <w:sz w:val="24"/>
        <w:szCs w:val="24"/>
      </w:rPr>
      <w:fldChar w:fldCharType="end"/>
    </w:r>
    <w:r>
      <w:rPr>
        <w:sz w:val="24"/>
        <w:szCs w:val="24"/>
        <w:lang w:val="en-US"/>
      </w:rPr>
      <w:instrText>+1</w:instrText>
    </w:r>
    <w:r>
      <w:rPr>
        <w:sz w:val="24"/>
        <w:szCs w:val="24"/>
      </w:rPr>
      <w:fldChar w:fldCharType="separate"/>
    </w:r>
    <w:r w:rsidR="00866064">
      <w:rPr>
        <w:noProof/>
        <w:sz w:val="24"/>
        <w:szCs w:val="24"/>
      </w:rPr>
      <w:t>4</w:t>
    </w:r>
    <w:r>
      <w:rPr>
        <w:sz w:val="24"/>
        <w:szCs w:val="24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782621" w14:textId="47FF00E2" w:rsidR="002533C4" w:rsidRPr="001D333D" w:rsidRDefault="002533C4" w:rsidP="00BE075C">
    <w:pPr>
      <w:ind w:right="113"/>
      <w:jc w:val="right"/>
      <w:rPr>
        <w:sz w:val="24"/>
        <w:szCs w:val="24"/>
      </w:rPr>
    </w:pP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99872" behindDoc="0" locked="0" layoutInCell="1" allowOverlap="1" wp14:anchorId="31B0B490" wp14:editId="630BD78B">
              <wp:simplePos x="0" y="0"/>
              <wp:positionH relativeFrom="page">
                <wp:posOffset>7068185</wp:posOffset>
              </wp:positionH>
              <wp:positionV relativeFrom="page">
                <wp:posOffset>182880</wp:posOffset>
              </wp:positionV>
              <wp:extent cx="323850" cy="215900"/>
              <wp:effectExtent l="0" t="0" r="19050" b="12700"/>
              <wp:wrapNone/>
              <wp:docPr id="29" name="Прямоугольник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DE2A422" id="Прямоугольник 16" o:spid="_x0000_s1026" style="position:absolute;margin-left:556.55pt;margin-top:14.4pt;width:25.5pt;height:17pt;z-index: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" filled="f" strokecolor="windowText" strokeweight=".5pt">
              <v:path arrowok="t"/>
              <w10:wrap anchorx="page" anchory="page"/>
            </v:rect>
          </w:pict>
        </mc:Fallback>
      </mc:AlternateContent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20352" behindDoc="0" locked="0" layoutInCell="1" allowOverlap="1" wp14:anchorId="5858EA87" wp14:editId="662A209F">
              <wp:simplePos x="0" y="0"/>
              <wp:positionH relativeFrom="column">
                <wp:posOffset>11430</wp:posOffset>
              </wp:positionH>
              <wp:positionV relativeFrom="paragraph">
                <wp:posOffset>3175</wp:posOffset>
              </wp:positionV>
              <wp:extent cx="6659880" cy="10314305"/>
              <wp:effectExtent l="0" t="0" r="26670" b="10795"/>
              <wp:wrapNone/>
              <wp:docPr id="132" name="Прямоугольник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9880" cy="1031430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4D4747B" id="Прямоугольник 132" o:spid="_x0000_s1026" style="position:absolute;margin-left:.9pt;margin-top:.25pt;width:524.4pt;height:812.1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" filled="f" strokeweight="1.5pt">
              <v:path arrowok="t"/>
            </v:rect>
          </w:pict>
        </mc:Fallback>
      </mc:AlternateContent>
    </w:r>
    <w:r>
      <w:rPr>
        <w:sz w:val="24"/>
        <w:szCs w:val="24"/>
      </w:rPr>
      <w:fldChar w:fldCharType="begin"/>
    </w:r>
    <w:r>
      <w:rPr>
        <w:sz w:val="24"/>
        <w:szCs w:val="24"/>
      </w:rPr>
      <w:instrText>=</w:instrText>
    </w:r>
    <w:r>
      <w:rPr>
        <w:sz w:val="24"/>
        <w:szCs w:val="24"/>
      </w:rPr>
      <w:fldChar w:fldCharType="begin"/>
    </w:r>
    <w:r>
      <w:rPr>
        <w:sz w:val="24"/>
        <w:szCs w:val="24"/>
        <w:lang w:val="en-US"/>
      </w:rPr>
      <w:instrText>PAGE</w:instrText>
    </w:r>
    <w:r>
      <w:rPr>
        <w:sz w:val="24"/>
        <w:szCs w:val="24"/>
      </w:rPr>
      <w:fldChar w:fldCharType="separate"/>
    </w:r>
    <w:r w:rsidR="00383AAA">
      <w:rPr>
        <w:noProof/>
        <w:sz w:val="24"/>
        <w:szCs w:val="24"/>
        <w:lang w:val="en-US"/>
      </w:rPr>
      <w:instrText>2</w:instrText>
    </w:r>
    <w:r>
      <w:rPr>
        <w:sz w:val="24"/>
        <w:szCs w:val="24"/>
      </w:rPr>
      <w:fldChar w:fldCharType="end"/>
    </w:r>
    <w:r>
      <w:rPr>
        <w:sz w:val="24"/>
        <w:szCs w:val="24"/>
        <w:lang w:val="en-US"/>
      </w:rPr>
      <w:instrText>+1</w:instrText>
    </w:r>
    <w:r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3</w:t>
    </w:r>
    <w:r>
      <w:rPr>
        <w:sz w:val="24"/>
        <w:szCs w:val="24"/>
      </w:rPr>
      <w:fldChar w:fldCharType="end"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C6E7B6" w14:textId="19600341" w:rsidR="002533C4" w:rsidRPr="001D333D" w:rsidRDefault="002533C4" w:rsidP="00E14F6F">
    <w:pPr>
      <w:ind w:right="113"/>
      <w:jc w:val="right"/>
      <w:rPr>
        <w:sz w:val="24"/>
        <w:szCs w:val="24"/>
      </w:rPr>
    </w:pP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75296" behindDoc="0" locked="0" layoutInCell="1" allowOverlap="1" wp14:anchorId="79325CF5" wp14:editId="1C25241C">
              <wp:simplePos x="0" y="0"/>
              <wp:positionH relativeFrom="column">
                <wp:posOffset>10160</wp:posOffset>
              </wp:positionH>
              <wp:positionV relativeFrom="paragraph">
                <wp:posOffset>3175</wp:posOffset>
              </wp:positionV>
              <wp:extent cx="6659880" cy="10295890"/>
              <wp:effectExtent l="0" t="0" r="26670" b="10160"/>
              <wp:wrapNone/>
              <wp:docPr id="135" name="Прямоугольник 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9880" cy="10295890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5A27E3" id="Прямоугольник 135" o:spid="_x0000_s1026" style="position:absolute;margin-left:.8pt;margin-top:.25pt;width:524.4pt;height:810.7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" filled="f" strokeweight="1.5pt">
              <v:path arrowok="t"/>
            </v:rect>
          </w:pict>
        </mc:Fallback>
      </mc:AlternateContent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69152" behindDoc="0" locked="0" layoutInCell="1" allowOverlap="1" wp14:anchorId="57E6F873" wp14:editId="52D6290B">
              <wp:simplePos x="0" y="0"/>
              <wp:positionH relativeFrom="column">
                <wp:posOffset>6344920</wp:posOffset>
              </wp:positionH>
              <wp:positionV relativeFrom="paragraph">
                <wp:posOffset>1270</wp:posOffset>
              </wp:positionV>
              <wp:extent cx="323850" cy="215900"/>
              <wp:effectExtent l="0" t="0" r="19050" b="12700"/>
              <wp:wrapNone/>
              <wp:docPr id="139" name="Прямоугольник 1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DE9EFED" id="Прямоугольник 139" o:spid="_x0000_s1026" style="position:absolute;margin-left:499.6pt;margin-top:.1pt;width:25.5pt;height:17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" filled="f" strokecolor="windowText" strokeweight=".5pt">
              <v:path arrowok="t"/>
            </v:rect>
          </w:pict>
        </mc:Fallback>
      </mc:AlternateContent>
    </w:r>
    <w:r>
      <w:rPr>
        <w:sz w:val="24"/>
        <w:szCs w:val="24"/>
      </w:rPr>
      <w:fldChar w:fldCharType="begin"/>
    </w:r>
    <w:r>
      <w:rPr>
        <w:sz w:val="24"/>
        <w:szCs w:val="24"/>
      </w:rPr>
      <w:instrText>=</w:instrText>
    </w:r>
    <w:r>
      <w:rPr>
        <w:sz w:val="24"/>
        <w:szCs w:val="24"/>
      </w:rPr>
      <w:fldChar w:fldCharType="begin"/>
    </w:r>
    <w:r>
      <w:rPr>
        <w:sz w:val="24"/>
        <w:szCs w:val="24"/>
        <w:lang w:val="en-US"/>
      </w:rPr>
      <w:instrText>PAGE</w:instrText>
    </w:r>
    <w:r>
      <w:rPr>
        <w:sz w:val="24"/>
        <w:szCs w:val="24"/>
      </w:rPr>
      <w:fldChar w:fldCharType="separate"/>
    </w:r>
    <w:r w:rsidR="00FC3A43">
      <w:rPr>
        <w:noProof/>
        <w:sz w:val="24"/>
        <w:szCs w:val="24"/>
        <w:lang w:val="en-US"/>
      </w:rPr>
      <w:instrText>8</w:instrText>
    </w:r>
    <w:r>
      <w:rPr>
        <w:sz w:val="24"/>
        <w:szCs w:val="24"/>
      </w:rPr>
      <w:fldChar w:fldCharType="end"/>
    </w:r>
    <w:r>
      <w:rPr>
        <w:sz w:val="24"/>
        <w:szCs w:val="24"/>
        <w:lang w:val="en-US"/>
      </w:rPr>
      <w:instrText>+</w:instrText>
    </w:r>
    <w:r>
      <w:rPr>
        <w:sz w:val="24"/>
        <w:szCs w:val="24"/>
      </w:rPr>
      <w:fldChar w:fldCharType="begin"/>
    </w:r>
    <w:r>
      <w:rPr>
        <w:sz w:val="24"/>
        <w:szCs w:val="24"/>
        <w:lang w:val="en-US"/>
      </w:rPr>
      <w:instrText>pageRef r3</w:instrText>
    </w:r>
    <w:r>
      <w:rPr>
        <w:sz w:val="24"/>
        <w:szCs w:val="24"/>
      </w:rPr>
      <w:fldChar w:fldCharType="separate"/>
    </w:r>
    <w:r w:rsidR="00FC3A43">
      <w:rPr>
        <w:noProof/>
        <w:sz w:val="24"/>
        <w:szCs w:val="24"/>
        <w:lang w:val="en-US"/>
      </w:rPr>
      <w:instrText>2</w:instrText>
    </w:r>
    <w:r>
      <w:rPr>
        <w:sz w:val="24"/>
        <w:szCs w:val="24"/>
      </w:rPr>
      <w:fldChar w:fldCharType="end"/>
    </w:r>
    <w:r>
      <w:rPr>
        <w:sz w:val="24"/>
        <w:szCs w:val="24"/>
        <w:lang w:val="en-US"/>
      </w:rPr>
      <w:instrText>+1</w:instrText>
    </w:r>
    <w:r>
      <w:rPr>
        <w:sz w:val="24"/>
        <w:szCs w:val="24"/>
      </w:rPr>
      <w:fldChar w:fldCharType="separate"/>
    </w:r>
    <w:r w:rsidR="00FC3A43">
      <w:rPr>
        <w:noProof/>
        <w:sz w:val="24"/>
        <w:szCs w:val="24"/>
      </w:rPr>
      <w:t>11</w:t>
    </w:r>
    <w:r>
      <w:rPr>
        <w:sz w:val="24"/>
        <w:szCs w:val="24"/>
      </w:rP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F8875" w14:textId="061E5BEE" w:rsidR="002533C4" w:rsidRPr="001D333D" w:rsidRDefault="002533C4" w:rsidP="00BE075C">
    <w:pPr>
      <w:ind w:right="113"/>
      <w:jc w:val="right"/>
      <w:rPr>
        <w:sz w:val="24"/>
        <w:szCs w:val="24"/>
      </w:rPr>
    </w:pP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81440" behindDoc="0" locked="0" layoutInCell="1" allowOverlap="1" wp14:anchorId="7CF17FF5" wp14:editId="57C6C899">
              <wp:simplePos x="0" y="0"/>
              <wp:positionH relativeFrom="page">
                <wp:posOffset>7068185</wp:posOffset>
              </wp:positionH>
              <wp:positionV relativeFrom="page">
                <wp:posOffset>182880</wp:posOffset>
              </wp:positionV>
              <wp:extent cx="323850" cy="215900"/>
              <wp:effectExtent l="0" t="0" r="19050" b="12700"/>
              <wp:wrapNone/>
              <wp:docPr id="28" name="Прямоугольник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8931453" id="Прямоугольник 21" o:spid="_x0000_s1026" style="position:absolute;margin-left:556.55pt;margin-top:14.4pt;width:25.5pt;height:17pt;z-index: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" filled="f" strokecolor="windowText" strokeweight=".5pt">
              <v:path arrowok="t"/>
              <w10:wrap anchorx="page" anchory="page"/>
            </v:rect>
          </w:pict>
        </mc:Fallback>
      </mc:AlternateContent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87584" behindDoc="0" locked="0" layoutInCell="1" allowOverlap="1" wp14:anchorId="000A7352" wp14:editId="24CDEE80">
              <wp:simplePos x="0" y="0"/>
              <wp:positionH relativeFrom="column">
                <wp:posOffset>11430</wp:posOffset>
              </wp:positionH>
              <wp:positionV relativeFrom="paragraph">
                <wp:posOffset>3175</wp:posOffset>
              </wp:positionV>
              <wp:extent cx="6659880" cy="10314305"/>
              <wp:effectExtent l="0" t="0" r="26670" b="10795"/>
              <wp:wrapNone/>
              <wp:docPr id="27" name="Прямоугольник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9880" cy="1031430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1A4BD4E" id="Прямоугольник 22" o:spid="_x0000_s1026" style="position:absolute;margin-left:.9pt;margin-top:.25pt;width:524.4pt;height:812.1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" filled="f" strokeweight="1.5pt">
              <v:path arrowok="t"/>
            </v:rect>
          </w:pict>
        </mc:Fallback>
      </mc:AlternateContent>
    </w:r>
    <w:r>
      <w:rPr>
        <w:sz w:val="24"/>
        <w:szCs w:val="24"/>
      </w:rPr>
      <w:fldChar w:fldCharType="begin"/>
    </w:r>
    <w:r>
      <w:rPr>
        <w:sz w:val="24"/>
        <w:szCs w:val="24"/>
      </w:rPr>
      <w:instrText>=</w:instrText>
    </w:r>
    <w:r>
      <w:rPr>
        <w:sz w:val="24"/>
        <w:szCs w:val="24"/>
      </w:rPr>
      <w:fldChar w:fldCharType="begin"/>
    </w:r>
    <w:r>
      <w:rPr>
        <w:sz w:val="24"/>
        <w:szCs w:val="24"/>
        <w:lang w:val="en-US"/>
      </w:rPr>
      <w:instrText>PAGE</w:instrText>
    </w:r>
    <w:r>
      <w:rPr>
        <w:sz w:val="24"/>
        <w:szCs w:val="24"/>
      </w:rPr>
      <w:fldChar w:fldCharType="separate"/>
    </w:r>
    <w:r w:rsidR="00383AAA">
      <w:rPr>
        <w:noProof/>
        <w:sz w:val="24"/>
        <w:szCs w:val="24"/>
        <w:lang w:val="en-US"/>
      </w:rPr>
      <w:instrText>1</w:instrText>
    </w:r>
    <w:r>
      <w:rPr>
        <w:sz w:val="24"/>
        <w:szCs w:val="24"/>
      </w:rPr>
      <w:fldChar w:fldCharType="end"/>
    </w:r>
    <w:r>
      <w:rPr>
        <w:sz w:val="24"/>
        <w:szCs w:val="24"/>
        <w:lang w:val="en-US"/>
      </w:rPr>
      <w:instrText>+</w:instrText>
    </w:r>
    <w:r>
      <w:rPr>
        <w:sz w:val="24"/>
        <w:szCs w:val="24"/>
      </w:rPr>
      <w:fldChar w:fldCharType="begin"/>
    </w:r>
    <w:r>
      <w:rPr>
        <w:sz w:val="24"/>
        <w:szCs w:val="24"/>
        <w:lang w:val="en-US"/>
      </w:rPr>
      <w:instrText>pageRef r3</w:instrText>
    </w:r>
    <w:r>
      <w:rPr>
        <w:sz w:val="24"/>
        <w:szCs w:val="24"/>
      </w:rPr>
      <w:fldChar w:fldCharType="separate"/>
    </w:r>
    <w:r w:rsidR="00383AAA">
      <w:rPr>
        <w:noProof/>
        <w:sz w:val="24"/>
        <w:szCs w:val="24"/>
        <w:lang w:val="en-US"/>
      </w:rPr>
      <w:instrText>2</w:instrText>
    </w:r>
    <w:r>
      <w:rPr>
        <w:sz w:val="24"/>
        <w:szCs w:val="24"/>
      </w:rPr>
      <w:fldChar w:fldCharType="end"/>
    </w:r>
    <w:r>
      <w:rPr>
        <w:sz w:val="24"/>
        <w:szCs w:val="24"/>
        <w:lang w:val="en-US"/>
      </w:rPr>
      <w:instrText>+1</w:instrText>
    </w:r>
    <w:r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4</w:t>
    </w:r>
    <w:r>
      <w:rPr>
        <w:sz w:val="24"/>
        <w:szCs w:val="24"/>
      </w:rPr>
      <w:fldChar w:fldCharType="end"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44D1B3" w14:textId="264FCFC7" w:rsidR="002533C4" w:rsidRPr="001D333D" w:rsidRDefault="002533C4" w:rsidP="00BE075C">
    <w:pPr>
      <w:ind w:right="113"/>
      <w:jc w:val="right"/>
      <w:rPr>
        <w:sz w:val="24"/>
        <w:szCs w:val="24"/>
      </w:rPr>
    </w:pP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92704" behindDoc="0" locked="0" layoutInCell="1" allowOverlap="1" wp14:anchorId="54EE5A63" wp14:editId="570E75CF">
              <wp:simplePos x="0" y="0"/>
              <wp:positionH relativeFrom="page">
                <wp:posOffset>7068185</wp:posOffset>
              </wp:positionH>
              <wp:positionV relativeFrom="page">
                <wp:posOffset>182880</wp:posOffset>
              </wp:positionV>
              <wp:extent cx="323850" cy="215900"/>
              <wp:effectExtent l="0" t="0" r="19050" b="12700"/>
              <wp:wrapNone/>
              <wp:docPr id="21" name="Прямоугольник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90CF5B2" id="Прямоугольник 21" o:spid="_x0000_s1026" style="position:absolute;margin-left:556.55pt;margin-top:14.4pt;width:25.5pt;height:17pt;z-index: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" filled="f" strokecolor="windowText" strokeweight=".5pt">
              <v:path arrowok="t"/>
              <w10:wrap anchorx="page" anchory="page"/>
            </v:rect>
          </w:pict>
        </mc:Fallback>
      </mc:AlternateContent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597824" behindDoc="0" locked="0" layoutInCell="1" allowOverlap="1" wp14:anchorId="60CA6AFA" wp14:editId="5076DE6C">
              <wp:simplePos x="0" y="0"/>
              <wp:positionH relativeFrom="column">
                <wp:posOffset>11430</wp:posOffset>
              </wp:positionH>
              <wp:positionV relativeFrom="paragraph">
                <wp:posOffset>3175</wp:posOffset>
              </wp:positionV>
              <wp:extent cx="6659880" cy="10314305"/>
              <wp:effectExtent l="0" t="0" r="26670" b="10795"/>
              <wp:wrapNone/>
              <wp:docPr id="22" name="Прямоугольник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9880" cy="1031430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EB44B85" id="Прямоугольник 22" o:spid="_x0000_s1026" style="position:absolute;margin-left:.9pt;margin-top:.25pt;width:524.4pt;height:812.1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" filled="f" strokeweight="1.5pt">
              <v:path arrowok="t"/>
            </v:rect>
          </w:pict>
        </mc:Fallback>
      </mc:AlternateContent>
    </w:r>
    <w:r w:rsidR="00597964">
      <w:rPr>
        <w:sz w:val="24"/>
        <w:szCs w:val="24"/>
      </w:rPr>
      <w:t>5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F3B3B0" w14:textId="72275E00" w:rsidR="002533C4" w:rsidRPr="001D333D" w:rsidRDefault="002533C4" w:rsidP="00E14F6F">
    <w:pPr>
      <w:ind w:right="113"/>
      <w:jc w:val="right"/>
      <w:rPr>
        <w:sz w:val="24"/>
        <w:szCs w:val="24"/>
      </w:rPr>
    </w:pP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35712" behindDoc="0" locked="0" layoutInCell="1" allowOverlap="1" wp14:anchorId="7B3FBAC2" wp14:editId="56ECA966">
              <wp:simplePos x="0" y="0"/>
              <wp:positionH relativeFrom="column">
                <wp:posOffset>6165850</wp:posOffset>
              </wp:positionH>
              <wp:positionV relativeFrom="paragraph">
                <wp:posOffset>1270</wp:posOffset>
              </wp:positionV>
              <wp:extent cx="323850" cy="215900"/>
              <wp:effectExtent l="0" t="0" r="19050" b="12700"/>
              <wp:wrapNone/>
              <wp:docPr id="20" name="Прямоугольник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102EBFB" id="Прямоугольник 17" o:spid="_x0000_s1026" style="position:absolute;margin-left:485.5pt;margin-top:.1pt;width:25.5pt;height:17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" filled="f" strokecolor="windowText" strokeweight=".5pt">
              <v:path arrowok="t"/>
            </v:rect>
          </w:pict>
        </mc:Fallback>
      </mc:AlternateContent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02B90E2" wp14:editId="32621E58">
              <wp:simplePos x="0" y="0"/>
              <wp:positionH relativeFrom="column">
                <wp:posOffset>-163195</wp:posOffset>
              </wp:positionH>
              <wp:positionV relativeFrom="paragraph">
                <wp:posOffset>-1270</wp:posOffset>
              </wp:positionV>
              <wp:extent cx="6660515" cy="10295890"/>
              <wp:effectExtent l="0" t="0" r="26035" b="10160"/>
              <wp:wrapNone/>
              <wp:docPr id="19" name="Прямоугольник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60515" cy="10295890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1DA55D" id="Прямоугольник 11" o:spid="_x0000_s1026" style="position:absolute;margin-left:-12.85pt;margin-top:-.1pt;width:524.45pt;height:810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" filled="f" strokeweight="1.5pt">
              <v:path arrowok="t"/>
            </v:rect>
          </w:pict>
        </mc:Fallback>
      </mc:AlternateContent>
    </w:r>
    <w:r w:rsidRPr="00DE4E0A">
      <w:rPr>
        <w:sz w:val="24"/>
        <w:szCs w:val="24"/>
      </w:rPr>
      <w:fldChar w:fldCharType="begin"/>
    </w:r>
    <w:r w:rsidRPr="00DE4E0A">
      <w:rPr>
        <w:sz w:val="24"/>
        <w:szCs w:val="24"/>
      </w:rPr>
      <w:instrText xml:space="preserve"> PAGE   \* MERGEFORMAT </w:instrText>
    </w:r>
    <w:r w:rsidRPr="00DE4E0A"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9</w:t>
    </w:r>
    <w:r w:rsidRPr="00DE4E0A">
      <w:rPr>
        <w:sz w:val="24"/>
        <w:szCs w:val="24"/>
      </w:rPr>
      <w:fldChar w:fldCharType="end"/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178988" w14:textId="0CAC564F" w:rsidR="002533C4" w:rsidRPr="00F81E90" w:rsidRDefault="002533C4" w:rsidP="00E14F6F">
    <w:pPr>
      <w:ind w:right="113"/>
      <w:jc w:val="right"/>
      <w:rPr>
        <w:sz w:val="24"/>
        <w:szCs w:val="2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7932F38D" wp14:editId="32B66368">
              <wp:simplePos x="0" y="0"/>
              <wp:positionH relativeFrom="column">
                <wp:posOffset>6152515</wp:posOffset>
              </wp:positionH>
              <wp:positionV relativeFrom="paragraph">
                <wp:posOffset>-19050</wp:posOffset>
              </wp:positionV>
              <wp:extent cx="323850" cy="215900"/>
              <wp:effectExtent l="0" t="0" r="19050" b="12700"/>
              <wp:wrapNone/>
              <wp:docPr id="18" name="Прямоугольник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AEBE405" id="Прямоугольник 6" o:spid="_x0000_s1026" style="position:absolute;margin-left:484.45pt;margin-top:-1.5pt;width:25.5pt;height:1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" filled="f" strokecolor="windowText" strokeweight=".5pt">
              <v:path arrowok="t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1A1057F0" wp14:editId="000A4CC9">
              <wp:simplePos x="0" y="0"/>
              <wp:positionH relativeFrom="column">
                <wp:posOffset>-177165</wp:posOffset>
              </wp:positionH>
              <wp:positionV relativeFrom="paragraph">
                <wp:posOffset>-20955</wp:posOffset>
              </wp:positionV>
              <wp:extent cx="6656705" cy="10332085"/>
              <wp:effectExtent l="0" t="0" r="10795" b="12065"/>
              <wp:wrapNone/>
              <wp:docPr id="16" name="Прямоугольник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56705" cy="10332085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B2720DD" id="Прямоугольник 8" o:spid="_x0000_s1026" style="position:absolute;margin-left:-13.95pt;margin-top:-1.65pt;width:524.15pt;height:813.5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" filled="f" strokeweight="1.5pt">
              <v:path arrowok="t"/>
            </v:rect>
          </w:pict>
        </mc:Fallback>
      </mc:AlternateContent>
    </w:r>
    <w:r w:rsidR="00ED7E6C">
      <w:rPr>
        <w:sz w:val="24"/>
        <w:szCs w:val="24"/>
      </w:rPr>
      <w:fldChar w:fldCharType="begin"/>
    </w:r>
    <w:r w:rsidR="00ED7E6C">
      <w:rPr>
        <w:sz w:val="24"/>
        <w:szCs w:val="24"/>
      </w:rPr>
      <w:instrText xml:space="preserve"> </w:instrText>
    </w:r>
    <w:r w:rsidR="00ED7E6C" w:rsidRPr="00DE4E0A">
      <w:rPr>
        <w:sz w:val="24"/>
        <w:szCs w:val="24"/>
      </w:rPr>
      <w:instrText>PAGE   \* MERGEFORMAT</w:instrText>
    </w:r>
    <w:r w:rsidR="00ED7E6C">
      <w:rPr>
        <w:sz w:val="24"/>
        <w:szCs w:val="24"/>
      </w:rPr>
      <w:instrText xml:space="preserve"> </w:instrText>
    </w:r>
    <w:r w:rsidR="00ED7E6C"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6</w:t>
    </w:r>
    <w:r w:rsidR="00ED7E6C">
      <w:rPr>
        <w:sz w:val="24"/>
        <w:szCs w:val="24"/>
      </w:rPr>
      <w:fldChar w:fldCharType="end"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C0782A" w14:textId="1D3131EC" w:rsidR="002533C4" w:rsidRPr="001D333D" w:rsidRDefault="002533C4" w:rsidP="00E14F6F">
    <w:pPr>
      <w:ind w:right="113"/>
      <w:jc w:val="right"/>
      <w:rPr>
        <w:sz w:val="24"/>
        <w:szCs w:val="24"/>
      </w:rPr>
    </w:pPr>
    <w:r w:rsidRPr="0083630A">
      <w:rPr>
        <w:sz w:val="24"/>
        <w:szCs w:val="24"/>
      </w:rPr>
      <w:fldChar w:fldCharType="begin"/>
    </w:r>
    <w:r w:rsidRPr="0083630A">
      <w:rPr>
        <w:sz w:val="24"/>
        <w:szCs w:val="24"/>
      </w:rPr>
      <w:instrText xml:space="preserve"> PAGE   \* MERGEFORMAT </w:instrText>
    </w:r>
    <w:r w:rsidRPr="0083630A">
      <w:rPr>
        <w:sz w:val="24"/>
        <w:szCs w:val="24"/>
      </w:rPr>
      <w:fldChar w:fldCharType="separate"/>
    </w:r>
    <w:r w:rsidR="00383AAA">
      <w:rPr>
        <w:noProof/>
        <w:sz w:val="24"/>
        <w:szCs w:val="24"/>
      </w:rPr>
      <w:t>12</w:t>
    </w:r>
    <w:r w:rsidRPr="0083630A">
      <w:rPr>
        <w:sz w:val="24"/>
        <w:szCs w:val="24"/>
      </w:rPr>
      <w:fldChar w:fldCharType="end"/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707392" behindDoc="0" locked="0" layoutInCell="1" allowOverlap="1" wp14:anchorId="26307025" wp14:editId="2B4B0CF7">
              <wp:simplePos x="0" y="0"/>
              <wp:positionH relativeFrom="column">
                <wp:posOffset>6165850</wp:posOffset>
              </wp:positionH>
              <wp:positionV relativeFrom="paragraph">
                <wp:posOffset>1270</wp:posOffset>
              </wp:positionV>
              <wp:extent cx="323850" cy="215900"/>
              <wp:effectExtent l="0" t="0" r="19050" b="12700"/>
              <wp:wrapNone/>
              <wp:docPr id="15" name="Прямоугольник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23850" cy="215900"/>
                      </a:xfrm>
                      <a:prstGeom prst="rect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A04A715" id="Прямоугольник 17" o:spid="_x0000_s1026" style="position:absolute;margin-left:485.5pt;margin-top:.1pt;width:25.5pt;height:1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" filled="f" strokecolor="windowText" strokeweight=".5pt">
              <v:path arrowok="t"/>
            </v:rect>
          </w:pict>
        </mc:Fallback>
      </mc:AlternateContent>
    </w:r>
    <w:r>
      <w:rPr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719680" behindDoc="0" locked="0" layoutInCell="1" allowOverlap="1" wp14:anchorId="793D38D1" wp14:editId="3CB9A901">
              <wp:simplePos x="0" y="0"/>
              <wp:positionH relativeFrom="column">
                <wp:posOffset>-163195</wp:posOffset>
              </wp:positionH>
              <wp:positionV relativeFrom="paragraph">
                <wp:posOffset>-1270</wp:posOffset>
              </wp:positionV>
              <wp:extent cx="6660515" cy="10295890"/>
              <wp:effectExtent l="0" t="0" r="26035" b="10160"/>
              <wp:wrapNone/>
              <wp:docPr id="14" name="Прямоугольник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60515" cy="10295890"/>
                      </a:xfrm>
                      <a:prstGeom prst="rect">
                        <a:avLst/>
                      </a:prstGeom>
                      <a:noFill/>
                      <a:ln w="1905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025347" id="Прямоугольник 11" o:spid="_x0000_s1026" style="position:absolute;margin-left:-12.85pt;margin-top:-.1pt;width:524.45pt;height:810.7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" filled="f" strokeweight="1.5pt">
              <v:path arrowok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F21124"/>
    <w:multiLevelType w:val="hybridMultilevel"/>
    <w:tmpl w:val="E7C86728"/>
    <w:lvl w:ilvl="0" w:tplc="7352B450">
      <w:start w:val="1"/>
      <w:numFmt w:val="decimal"/>
      <w:lvlText w:val="%1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F171A74"/>
    <w:multiLevelType w:val="hybridMultilevel"/>
    <w:tmpl w:val="1E4CCFDC"/>
    <w:lvl w:ilvl="0" w:tplc="BC0E1F4C">
      <w:start w:val="1"/>
      <w:numFmt w:val="decimal"/>
      <w:pStyle w:val="2"/>
      <w:lvlText w:val="1.%1"/>
      <w:lvlJc w:val="left"/>
      <w:pPr>
        <w:ind w:left="1637" w:hanging="360"/>
      </w:pPr>
      <w:rPr>
        <w:rFonts w:ascii="Times New Roman" w:hAnsi="Times New Roman" w:hint="default"/>
        <w:b w:val="0"/>
        <w:i w:val="0"/>
        <w:vanish w:val="0"/>
        <w:sz w:val="24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187225D"/>
    <w:multiLevelType w:val="hybridMultilevel"/>
    <w:tmpl w:val="032866A6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96A32D5"/>
    <w:multiLevelType w:val="hybridMultilevel"/>
    <w:tmpl w:val="9CAACC90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D6B38D8"/>
    <w:multiLevelType w:val="hybridMultilevel"/>
    <w:tmpl w:val="00C266A4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DBF5552"/>
    <w:multiLevelType w:val="hybridMultilevel"/>
    <w:tmpl w:val="E9028092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5491DD7"/>
    <w:multiLevelType w:val="hybridMultilevel"/>
    <w:tmpl w:val="FB5EFBEA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5765E88"/>
    <w:multiLevelType w:val="hybridMultilevel"/>
    <w:tmpl w:val="AAC61AB8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8D10206"/>
    <w:multiLevelType w:val="multilevel"/>
    <w:tmpl w:val="AFC482C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0"/>
      <w:lvlText w:val="%1.%2"/>
      <w:lvlJc w:val="left"/>
      <w:pPr>
        <w:ind w:left="71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A3609A1"/>
    <w:multiLevelType w:val="hybridMultilevel"/>
    <w:tmpl w:val="8B5E0560"/>
    <w:lvl w:ilvl="0" w:tplc="76FE90EA">
      <w:start w:val="1"/>
      <w:numFmt w:val="decimal"/>
      <w:pStyle w:val="a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F80B48"/>
    <w:multiLevelType w:val="hybridMultilevel"/>
    <w:tmpl w:val="D5E2E84A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DFA0D39"/>
    <w:multiLevelType w:val="hybridMultilevel"/>
    <w:tmpl w:val="12DE1786"/>
    <w:lvl w:ilvl="0" w:tplc="B04009EC">
      <w:start w:val="1"/>
      <w:numFmt w:val="bullet"/>
      <w:pStyle w:val="1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4D50F2"/>
    <w:multiLevelType w:val="multilevel"/>
    <w:tmpl w:val="16E24416"/>
    <w:styleLink w:val="a0"/>
    <w:lvl w:ilvl="0">
      <w:start w:val="1"/>
      <w:numFmt w:val="bullet"/>
      <w:pStyle w:val="a1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13" w15:restartNumberingAfterBreak="0">
    <w:nsid w:val="306B36E6"/>
    <w:multiLevelType w:val="multilevel"/>
    <w:tmpl w:val="9182A800"/>
    <w:styleLink w:val="10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none"/>
      <w:lvlText w:val="2.1"/>
      <w:lvlJc w:val="left"/>
      <w:pPr>
        <w:ind w:left="0" w:firstLine="709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4" w15:restartNumberingAfterBreak="0">
    <w:nsid w:val="30880150"/>
    <w:multiLevelType w:val="multilevel"/>
    <w:tmpl w:val="15C6C518"/>
    <w:lvl w:ilvl="0">
      <w:start w:val="1"/>
      <w:numFmt w:val="bullet"/>
      <w:pStyle w:val="a2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000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15" w15:restartNumberingAfterBreak="0">
    <w:nsid w:val="40B21B4A"/>
    <w:multiLevelType w:val="multilevel"/>
    <w:tmpl w:val="2ECA642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4" w:hanging="576"/>
      </w:pPr>
    </w:lvl>
    <w:lvl w:ilvl="2">
      <w:start w:val="1"/>
      <w:numFmt w:val="decimal"/>
      <w:lvlText w:val="%1.%2.%3"/>
      <w:lvlJc w:val="left"/>
      <w:pPr>
        <w:ind w:left="1713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44041B94"/>
    <w:multiLevelType w:val="hybridMultilevel"/>
    <w:tmpl w:val="469424F0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D5D345D"/>
    <w:multiLevelType w:val="hybridMultilevel"/>
    <w:tmpl w:val="661A90FA"/>
    <w:lvl w:ilvl="0" w:tplc="709A6804">
      <w:start w:val="1"/>
      <w:numFmt w:val="decimal"/>
      <w:pStyle w:val="21"/>
      <w:lvlText w:val="2.%1"/>
      <w:lvlJc w:val="left"/>
      <w:pPr>
        <w:ind w:left="142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FDB3EA2"/>
    <w:multiLevelType w:val="hybridMultilevel"/>
    <w:tmpl w:val="3B8A9CD6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59C1018D"/>
    <w:multiLevelType w:val="hybridMultilevel"/>
    <w:tmpl w:val="5D34059C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621D4724"/>
    <w:multiLevelType w:val="hybridMultilevel"/>
    <w:tmpl w:val="8CE805C0"/>
    <w:lvl w:ilvl="0" w:tplc="2F007538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6EB14404"/>
    <w:multiLevelType w:val="hybridMultilevel"/>
    <w:tmpl w:val="01AC9BC2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74F12062"/>
    <w:multiLevelType w:val="multilevel"/>
    <w:tmpl w:val="5E881200"/>
    <w:lvl w:ilvl="0">
      <w:start w:val="1"/>
      <w:numFmt w:val="decimal"/>
      <w:lvlText w:val="%1"/>
      <w:lvlJc w:val="left"/>
      <w:pPr>
        <w:ind w:left="1429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789" w:hanging="360"/>
      </w:p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A6676D0"/>
    <w:multiLevelType w:val="hybridMultilevel"/>
    <w:tmpl w:val="A38A6C72"/>
    <w:lvl w:ilvl="0" w:tplc="28189B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7CA33DDE"/>
    <w:multiLevelType w:val="hybridMultilevel"/>
    <w:tmpl w:val="12FE0E02"/>
    <w:lvl w:ilvl="0" w:tplc="BFD04014">
      <w:start w:val="1"/>
      <w:numFmt w:val="decimal"/>
      <w:pStyle w:val="a3"/>
      <w:lvlText w:val="%1)"/>
      <w:lvlJc w:val="left"/>
      <w:pPr>
        <w:ind w:left="20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28" w:hanging="360"/>
      </w:pPr>
    </w:lvl>
    <w:lvl w:ilvl="2" w:tplc="0419001B" w:tentative="1">
      <w:start w:val="1"/>
      <w:numFmt w:val="lowerRoman"/>
      <w:lvlText w:val="%3."/>
      <w:lvlJc w:val="right"/>
      <w:pPr>
        <w:ind w:left="3448" w:hanging="180"/>
      </w:pPr>
    </w:lvl>
    <w:lvl w:ilvl="3" w:tplc="0419000F" w:tentative="1">
      <w:start w:val="1"/>
      <w:numFmt w:val="decimal"/>
      <w:lvlText w:val="%4."/>
      <w:lvlJc w:val="left"/>
      <w:pPr>
        <w:ind w:left="4168" w:hanging="360"/>
      </w:pPr>
    </w:lvl>
    <w:lvl w:ilvl="4" w:tplc="04190019" w:tentative="1">
      <w:start w:val="1"/>
      <w:numFmt w:val="lowerLetter"/>
      <w:lvlText w:val="%5."/>
      <w:lvlJc w:val="left"/>
      <w:pPr>
        <w:ind w:left="4888" w:hanging="360"/>
      </w:pPr>
    </w:lvl>
    <w:lvl w:ilvl="5" w:tplc="0419001B" w:tentative="1">
      <w:start w:val="1"/>
      <w:numFmt w:val="lowerRoman"/>
      <w:lvlText w:val="%6."/>
      <w:lvlJc w:val="right"/>
      <w:pPr>
        <w:ind w:left="5608" w:hanging="180"/>
      </w:pPr>
    </w:lvl>
    <w:lvl w:ilvl="6" w:tplc="0419000F" w:tentative="1">
      <w:start w:val="1"/>
      <w:numFmt w:val="decimal"/>
      <w:lvlText w:val="%7."/>
      <w:lvlJc w:val="left"/>
      <w:pPr>
        <w:ind w:left="6328" w:hanging="360"/>
      </w:pPr>
    </w:lvl>
    <w:lvl w:ilvl="7" w:tplc="04190019" w:tentative="1">
      <w:start w:val="1"/>
      <w:numFmt w:val="lowerLetter"/>
      <w:lvlText w:val="%8."/>
      <w:lvlJc w:val="left"/>
      <w:pPr>
        <w:ind w:left="7048" w:hanging="360"/>
      </w:pPr>
    </w:lvl>
    <w:lvl w:ilvl="8" w:tplc="0419001B" w:tentative="1">
      <w:start w:val="1"/>
      <w:numFmt w:val="lowerRoman"/>
      <w:lvlText w:val="%9."/>
      <w:lvlJc w:val="right"/>
      <w:pPr>
        <w:ind w:left="7768" w:hanging="180"/>
      </w:pPr>
    </w:lvl>
  </w:abstractNum>
  <w:num w:numId="1">
    <w:abstractNumId w:val="8"/>
  </w:num>
  <w:num w:numId="2">
    <w:abstractNumId w:val="13"/>
  </w:num>
  <w:num w:numId="3">
    <w:abstractNumId w:val="15"/>
  </w:num>
  <w:num w:numId="4">
    <w:abstractNumId w:val="17"/>
  </w:num>
  <w:num w:numId="5">
    <w:abstractNumId w:val="24"/>
  </w:num>
  <w:num w:numId="6">
    <w:abstractNumId w:val="1"/>
  </w:num>
  <w:num w:numId="7">
    <w:abstractNumId w:val="11"/>
  </w:num>
  <w:num w:numId="8">
    <w:abstractNumId w:val="9"/>
  </w:num>
  <w:num w:numId="9">
    <w:abstractNumId w:val="12"/>
  </w:num>
  <w:num w:numId="10">
    <w:abstractNumId w:val="12"/>
    <w:lvlOverride w:ilvl="0">
      <w:lvl w:ilvl="0">
        <w:numFmt w:val="decimal"/>
        <w:pStyle w:val="a1"/>
        <w:lvlText w:val=""/>
        <w:lvlJc w:val="left"/>
      </w:lvl>
    </w:lvlOverride>
    <w:lvlOverride w:ilvl="1">
      <w:lvl w:ilvl="1">
        <w:start w:val="1"/>
        <w:numFmt w:val="russianLower"/>
        <w:lvlText w:val="%2)"/>
        <w:lvlJc w:val="left"/>
        <w:pPr>
          <w:tabs>
            <w:tab w:val="num" w:pos="1418"/>
          </w:tabs>
          <w:ind w:left="369" w:firstLine="709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</w:rPr>
      </w:lvl>
    </w:lvlOverride>
  </w:num>
  <w:num w:numId="11">
    <w:abstractNumId w:val="2"/>
  </w:num>
  <w:num w:numId="12">
    <w:abstractNumId w:val="19"/>
  </w:num>
  <w:num w:numId="13">
    <w:abstractNumId w:val="6"/>
  </w:num>
  <w:num w:numId="14">
    <w:abstractNumId w:val="23"/>
  </w:num>
  <w:num w:numId="15">
    <w:abstractNumId w:val="7"/>
  </w:num>
  <w:num w:numId="16">
    <w:abstractNumId w:val="3"/>
  </w:num>
  <w:num w:numId="17">
    <w:abstractNumId w:val="5"/>
  </w:num>
  <w:num w:numId="18">
    <w:abstractNumId w:val="18"/>
  </w:num>
  <w:num w:numId="19">
    <w:abstractNumId w:val="21"/>
  </w:num>
  <w:num w:numId="20">
    <w:abstractNumId w:val="16"/>
  </w:num>
  <w:num w:numId="21">
    <w:abstractNumId w:val="10"/>
  </w:num>
  <w:num w:numId="22">
    <w:abstractNumId w:val="4"/>
  </w:num>
  <w:num w:numId="23">
    <w:abstractNumId w:val="0"/>
  </w:num>
  <w:num w:numId="24">
    <w:abstractNumId w:val="22"/>
  </w:num>
  <w:num w:numId="25">
    <w:abstractNumId w:val="14"/>
  </w:num>
  <w:num w:numId="26">
    <w:abstractNumId w:val="22"/>
  </w:num>
  <w:num w:numId="27">
    <w:abstractNumId w:val="8"/>
  </w:num>
  <w:num w:numId="28">
    <w:abstractNumId w:val="8"/>
  </w:num>
  <w:num w:numId="29">
    <w:abstractNumId w:val="8"/>
  </w:num>
  <w:num w:numId="30">
    <w:abstractNumId w:val="8"/>
  </w:num>
  <w:num w:numId="31">
    <w:abstractNumId w:val="20"/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embedSystemFonts/>
  <w:attachedTemplate r:id="rId1"/>
  <w:stylePaneFormatFilter w:val="D224" w:allStyles="0" w:customStyles="0" w:latentStyles="1" w:stylesInUse="0" w:headingStyles="1" w:numberingStyles="0" w:tableStyles="0" w:directFormattingOnRuns="0" w:directFormattingOnParagraphs="1" w:directFormattingOnNumbering="0" w:directFormattingOnTables="0" w:clearFormatting="1" w:top3HeadingStyles="0" w:visibleStyles="1" w:alternateStyleNames="1"/>
  <w:documentProtection w:edit="readOnly" w:formatting="1" w:enforcement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47E"/>
    <w:rsid w:val="000014B7"/>
    <w:rsid w:val="00001A7F"/>
    <w:rsid w:val="00002BC3"/>
    <w:rsid w:val="00012011"/>
    <w:rsid w:val="0001704F"/>
    <w:rsid w:val="00027C41"/>
    <w:rsid w:val="00027C88"/>
    <w:rsid w:val="00027E07"/>
    <w:rsid w:val="000310B2"/>
    <w:rsid w:val="00032878"/>
    <w:rsid w:val="00034915"/>
    <w:rsid w:val="00034BA2"/>
    <w:rsid w:val="0003721D"/>
    <w:rsid w:val="00037D54"/>
    <w:rsid w:val="000428D3"/>
    <w:rsid w:val="00043E59"/>
    <w:rsid w:val="0004434F"/>
    <w:rsid w:val="00045848"/>
    <w:rsid w:val="000506EE"/>
    <w:rsid w:val="00056D8A"/>
    <w:rsid w:val="00057945"/>
    <w:rsid w:val="000631C3"/>
    <w:rsid w:val="00066A0D"/>
    <w:rsid w:val="00070115"/>
    <w:rsid w:val="00070ECF"/>
    <w:rsid w:val="000715F4"/>
    <w:rsid w:val="00071B16"/>
    <w:rsid w:val="00071C7D"/>
    <w:rsid w:val="00077814"/>
    <w:rsid w:val="0007799C"/>
    <w:rsid w:val="00080A7C"/>
    <w:rsid w:val="00084396"/>
    <w:rsid w:val="0008548C"/>
    <w:rsid w:val="00091580"/>
    <w:rsid w:val="00094A5A"/>
    <w:rsid w:val="00097AB3"/>
    <w:rsid w:val="00097BE3"/>
    <w:rsid w:val="000A1B58"/>
    <w:rsid w:val="000A5507"/>
    <w:rsid w:val="000A560F"/>
    <w:rsid w:val="000B6137"/>
    <w:rsid w:val="000B7309"/>
    <w:rsid w:val="000C230C"/>
    <w:rsid w:val="000C57D5"/>
    <w:rsid w:val="000D1E12"/>
    <w:rsid w:val="000D53F3"/>
    <w:rsid w:val="000D59A2"/>
    <w:rsid w:val="000D788A"/>
    <w:rsid w:val="000D7A3C"/>
    <w:rsid w:val="000E3C7A"/>
    <w:rsid w:val="000E6D64"/>
    <w:rsid w:val="000E6FF4"/>
    <w:rsid w:val="000E781E"/>
    <w:rsid w:val="000F02E8"/>
    <w:rsid w:val="000F25C5"/>
    <w:rsid w:val="000F46A4"/>
    <w:rsid w:val="000F658E"/>
    <w:rsid w:val="00110DCB"/>
    <w:rsid w:val="00112C00"/>
    <w:rsid w:val="00113F2F"/>
    <w:rsid w:val="00117030"/>
    <w:rsid w:val="00120227"/>
    <w:rsid w:val="0012230F"/>
    <w:rsid w:val="001228C7"/>
    <w:rsid w:val="001264C8"/>
    <w:rsid w:val="00130B5C"/>
    <w:rsid w:val="0013385F"/>
    <w:rsid w:val="001350A2"/>
    <w:rsid w:val="00135C15"/>
    <w:rsid w:val="0013707A"/>
    <w:rsid w:val="0014766A"/>
    <w:rsid w:val="00156FDA"/>
    <w:rsid w:val="00164675"/>
    <w:rsid w:val="00171D04"/>
    <w:rsid w:val="001762AC"/>
    <w:rsid w:val="00177934"/>
    <w:rsid w:val="00187FAB"/>
    <w:rsid w:val="00191468"/>
    <w:rsid w:val="00193B80"/>
    <w:rsid w:val="00193D40"/>
    <w:rsid w:val="0019651E"/>
    <w:rsid w:val="00196A72"/>
    <w:rsid w:val="001A0D1D"/>
    <w:rsid w:val="001A3913"/>
    <w:rsid w:val="001A5A44"/>
    <w:rsid w:val="001A6575"/>
    <w:rsid w:val="001A78B3"/>
    <w:rsid w:val="001B0025"/>
    <w:rsid w:val="001B19F1"/>
    <w:rsid w:val="001B3641"/>
    <w:rsid w:val="001B4B71"/>
    <w:rsid w:val="001B5AD6"/>
    <w:rsid w:val="001B6172"/>
    <w:rsid w:val="001B6B8D"/>
    <w:rsid w:val="001C0736"/>
    <w:rsid w:val="001C3FED"/>
    <w:rsid w:val="001D333D"/>
    <w:rsid w:val="001E5885"/>
    <w:rsid w:val="001E5C6C"/>
    <w:rsid w:val="001F1E14"/>
    <w:rsid w:val="001F26E4"/>
    <w:rsid w:val="001F301F"/>
    <w:rsid w:val="001F7738"/>
    <w:rsid w:val="001F799E"/>
    <w:rsid w:val="00201070"/>
    <w:rsid w:val="002017F3"/>
    <w:rsid w:val="00210E7F"/>
    <w:rsid w:val="00212697"/>
    <w:rsid w:val="00215F3C"/>
    <w:rsid w:val="0022646D"/>
    <w:rsid w:val="0023095F"/>
    <w:rsid w:val="00233250"/>
    <w:rsid w:val="0023395C"/>
    <w:rsid w:val="00236998"/>
    <w:rsid w:val="0024248E"/>
    <w:rsid w:val="00243053"/>
    <w:rsid w:val="002453F7"/>
    <w:rsid w:val="002463FF"/>
    <w:rsid w:val="0024652F"/>
    <w:rsid w:val="00251B57"/>
    <w:rsid w:val="002533C4"/>
    <w:rsid w:val="0026189F"/>
    <w:rsid w:val="002628C2"/>
    <w:rsid w:val="00264375"/>
    <w:rsid w:val="002651A7"/>
    <w:rsid w:val="00265230"/>
    <w:rsid w:val="0026580D"/>
    <w:rsid w:val="00266244"/>
    <w:rsid w:val="002666FA"/>
    <w:rsid w:val="00266D79"/>
    <w:rsid w:val="002674F9"/>
    <w:rsid w:val="00271A90"/>
    <w:rsid w:val="00272588"/>
    <w:rsid w:val="002747D1"/>
    <w:rsid w:val="00276C0F"/>
    <w:rsid w:val="00277EDD"/>
    <w:rsid w:val="00280024"/>
    <w:rsid w:val="00280623"/>
    <w:rsid w:val="0028217D"/>
    <w:rsid w:val="00282FD9"/>
    <w:rsid w:val="00287B55"/>
    <w:rsid w:val="00294478"/>
    <w:rsid w:val="00295C49"/>
    <w:rsid w:val="002A0291"/>
    <w:rsid w:val="002A269A"/>
    <w:rsid w:val="002A4FA9"/>
    <w:rsid w:val="002B2F2C"/>
    <w:rsid w:val="002B3F00"/>
    <w:rsid w:val="002B435A"/>
    <w:rsid w:val="002B4A6E"/>
    <w:rsid w:val="002B4AF8"/>
    <w:rsid w:val="002B6FED"/>
    <w:rsid w:val="002C77DF"/>
    <w:rsid w:val="002D02F2"/>
    <w:rsid w:val="002D2ACF"/>
    <w:rsid w:val="002D3705"/>
    <w:rsid w:val="002D3E92"/>
    <w:rsid w:val="002D473E"/>
    <w:rsid w:val="002D6541"/>
    <w:rsid w:val="002E2382"/>
    <w:rsid w:val="002F0262"/>
    <w:rsid w:val="002F0C45"/>
    <w:rsid w:val="002F2DE5"/>
    <w:rsid w:val="002F5A75"/>
    <w:rsid w:val="002F6DC3"/>
    <w:rsid w:val="002F7683"/>
    <w:rsid w:val="0030037B"/>
    <w:rsid w:val="00301C30"/>
    <w:rsid w:val="00302D59"/>
    <w:rsid w:val="00302E2E"/>
    <w:rsid w:val="0030444E"/>
    <w:rsid w:val="00306F21"/>
    <w:rsid w:val="00306FC7"/>
    <w:rsid w:val="0031093C"/>
    <w:rsid w:val="00311D8E"/>
    <w:rsid w:val="00311FB8"/>
    <w:rsid w:val="0031638A"/>
    <w:rsid w:val="00317B01"/>
    <w:rsid w:val="00321888"/>
    <w:rsid w:val="0032537B"/>
    <w:rsid w:val="00331752"/>
    <w:rsid w:val="00331D0D"/>
    <w:rsid w:val="003358B4"/>
    <w:rsid w:val="00336AFF"/>
    <w:rsid w:val="003376BC"/>
    <w:rsid w:val="00345712"/>
    <w:rsid w:val="003463D3"/>
    <w:rsid w:val="0034669B"/>
    <w:rsid w:val="0035012B"/>
    <w:rsid w:val="00350B70"/>
    <w:rsid w:val="00351775"/>
    <w:rsid w:val="0035265C"/>
    <w:rsid w:val="003527D3"/>
    <w:rsid w:val="003544EE"/>
    <w:rsid w:val="0035540A"/>
    <w:rsid w:val="00355B16"/>
    <w:rsid w:val="00363D4A"/>
    <w:rsid w:val="00366195"/>
    <w:rsid w:val="003665C9"/>
    <w:rsid w:val="00366E80"/>
    <w:rsid w:val="00370EC3"/>
    <w:rsid w:val="003715CC"/>
    <w:rsid w:val="0037340C"/>
    <w:rsid w:val="00374E8E"/>
    <w:rsid w:val="00377AF7"/>
    <w:rsid w:val="0038055C"/>
    <w:rsid w:val="00382396"/>
    <w:rsid w:val="00383AAA"/>
    <w:rsid w:val="00391466"/>
    <w:rsid w:val="003918DB"/>
    <w:rsid w:val="00391E04"/>
    <w:rsid w:val="00393704"/>
    <w:rsid w:val="00394A47"/>
    <w:rsid w:val="00395C2A"/>
    <w:rsid w:val="0039605D"/>
    <w:rsid w:val="003A1810"/>
    <w:rsid w:val="003B0B9C"/>
    <w:rsid w:val="003B2855"/>
    <w:rsid w:val="003B3937"/>
    <w:rsid w:val="003B57A9"/>
    <w:rsid w:val="003B57CC"/>
    <w:rsid w:val="003B61B3"/>
    <w:rsid w:val="003C5112"/>
    <w:rsid w:val="003D3246"/>
    <w:rsid w:val="003D3B3B"/>
    <w:rsid w:val="003D5B8D"/>
    <w:rsid w:val="003D649D"/>
    <w:rsid w:val="003D7AB5"/>
    <w:rsid w:val="003E020C"/>
    <w:rsid w:val="003E02C8"/>
    <w:rsid w:val="003E34A2"/>
    <w:rsid w:val="003F0C89"/>
    <w:rsid w:val="003F60FF"/>
    <w:rsid w:val="00401BB0"/>
    <w:rsid w:val="00404249"/>
    <w:rsid w:val="004043D9"/>
    <w:rsid w:val="00404B1F"/>
    <w:rsid w:val="00405D1E"/>
    <w:rsid w:val="0040785B"/>
    <w:rsid w:val="00411FF4"/>
    <w:rsid w:val="00413844"/>
    <w:rsid w:val="00414877"/>
    <w:rsid w:val="004169F8"/>
    <w:rsid w:val="00423923"/>
    <w:rsid w:val="004270AA"/>
    <w:rsid w:val="004271A5"/>
    <w:rsid w:val="0043111C"/>
    <w:rsid w:val="00432AB5"/>
    <w:rsid w:val="00432D5D"/>
    <w:rsid w:val="0043353E"/>
    <w:rsid w:val="00433984"/>
    <w:rsid w:val="0043441D"/>
    <w:rsid w:val="00435359"/>
    <w:rsid w:val="00437158"/>
    <w:rsid w:val="004425B8"/>
    <w:rsid w:val="004478DF"/>
    <w:rsid w:val="004501F9"/>
    <w:rsid w:val="00450952"/>
    <w:rsid w:val="00452F26"/>
    <w:rsid w:val="00454597"/>
    <w:rsid w:val="00454940"/>
    <w:rsid w:val="00463055"/>
    <w:rsid w:val="00466B87"/>
    <w:rsid w:val="004768AF"/>
    <w:rsid w:val="00477079"/>
    <w:rsid w:val="00477616"/>
    <w:rsid w:val="00477F12"/>
    <w:rsid w:val="00477FC2"/>
    <w:rsid w:val="0048112A"/>
    <w:rsid w:val="0048155F"/>
    <w:rsid w:val="00481F4F"/>
    <w:rsid w:val="00492BBE"/>
    <w:rsid w:val="00497222"/>
    <w:rsid w:val="004976FE"/>
    <w:rsid w:val="004A5808"/>
    <w:rsid w:val="004A677A"/>
    <w:rsid w:val="004A67FA"/>
    <w:rsid w:val="004A7512"/>
    <w:rsid w:val="004B050D"/>
    <w:rsid w:val="004B2961"/>
    <w:rsid w:val="004B34B0"/>
    <w:rsid w:val="004B4FE6"/>
    <w:rsid w:val="004B7B12"/>
    <w:rsid w:val="004C02ED"/>
    <w:rsid w:val="004C62A1"/>
    <w:rsid w:val="004C71BB"/>
    <w:rsid w:val="004D1874"/>
    <w:rsid w:val="004D332C"/>
    <w:rsid w:val="004E0AB3"/>
    <w:rsid w:val="004E168F"/>
    <w:rsid w:val="004E2DF1"/>
    <w:rsid w:val="004E6154"/>
    <w:rsid w:val="004E7974"/>
    <w:rsid w:val="004F4727"/>
    <w:rsid w:val="004F580C"/>
    <w:rsid w:val="004F5ECC"/>
    <w:rsid w:val="004F60E4"/>
    <w:rsid w:val="004F6D01"/>
    <w:rsid w:val="004F7A57"/>
    <w:rsid w:val="00500C83"/>
    <w:rsid w:val="00500DE4"/>
    <w:rsid w:val="00502260"/>
    <w:rsid w:val="00502F67"/>
    <w:rsid w:val="005072F2"/>
    <w:rsid w:val="00510851"/>
    <w:rsid w:val="00516A9F"/>
    <w:rsid w:val="00516AB4"/>
    <w:rsid w:val="005179A9"/>
    <w:rsid w:val="00521BAA"/>
    <w:rsid w:val="005228B0"/>
    <w:rsid w:val="00522AB0"/>
    <w:rsid w:val="00530169"/>
    <w:rsid w:val="00536827"/>
    <w:rsid w:val="00550E42"/>
    <w:rsid w:val="0055135E"/>
    <w:rsid w:val="00554068"/>
    <w:rsid w:val="0055511D"/>
    <w:rsid w:val="00570F59"/>
    <w:rsid w:val="0057100B"/>
    <w:rsid w:val="005724CD"/>
    <w:rsid w:val="005744B2"/>
    <w:rsid w:val="00574FE9"/>
    <w:rsid w:val="005801F9"/>
    <w:rsid w:val="00581694"/>
    <w:rsid w:val="00582753"/>
    <w:rsid w:val="00584D0B"/>
    <w:rsid w:val="0059135C"/>
    <w:rsid w:val="00591984"/>
    <w:rsid w:val="005956EC"/>
    <w:rsid w:val="00596085"/>
    <w:rsid w:val="00597456"/>
    <w:rsid w:val="00597964"/>
    <w:rsid w:val="005A0A8B"/>
    <w:rsid w:val="005A3C65"/>
    <w:rsid w:val="005A5B4B"/>
    <w:rsid w:val="005A5E5E"/>
    <w:rsid w:val="005A6B3B"/>
    <w:rsid w:val="005A6DFC"/>
    <w:rsid w:val="005B059C"/>
    <w:rsid w:val="005B6426"/>
    <w:rsid w:val="005C1823"/>
    <w:rsid w:val="005C1A38"/>
    <w:rsid w:val="005C1E8F"/>
    <w:rsid w:val="005C4701"/>
    <w:rsid w:val="005D0D70"/>
    <w:rsid w:val="005D34A7"/>
    <w:rsid w:val="005E194F"/>
    <w:rsid w:val="005E5E8E"/>
    <w:rsid w:val="005E639E"/>
    <w:rsid w:val="005F25D6"/>
    <w:rsid w:val="005F3E9C"/>
    <w:rsid w:val="005F5CB4"/>
    <w:rsid w:val="005F6FF9"/>
    <w:rsid w:val="006019EA"/>
    <w:rsid w:val="006026B2"/>
    <w:rsid w:val="0060400D"/>
    <w:rsid w:val="00604895"/>
    <w:rsid w:val="00604A57"/>
    <w:rsid w:val="00606195"/>
    <w:rsid w:val="0061048A"/>
    <w:rsid w:val="0061265C"/>
    <w:rsid w:val="00617A00"/>
    <w:rsid w:val="00621092"/>
    <w:rsid w:val="006217AD"/>
    <w:rsid w:val="006223E2"/>
    <w:rsid w:val="00626BD6"/>
    <w:rsid w:val="0063259C"/>
    <w:rsid w:val="0063284B"/>
    <w:rsid w:val="006341EC"/>
    <w:rsid w:val="006362AE"/>
    <w:rsid w:val="00636FFF"/>
    <w:rsid w:val="006429A9"/>
    <w:rsid w:val="00644720"/>
    <w:rsid w:val="00652365"/>
    <w:rsid w:val="00654701"/>
    <w:rsid w:val="006560AF"/>
    <w:rsid w:val="006567AC"/>
    <w:rsid w:val="00661BF6"/>
    <w:rsid w:val="006643FD"/>
    <w:rsid w:val="00666EA8"/>
    <w:rsid w:val="00671A5A"/>
    <w:rsid w:val="00673095"/>
    <w:rsid w:val="006760A3"/>
    <w:rsid w:val="00676503"/>
    <w:rsid w:val="00676594"/>
    <w:rsid w:val="00677253"/>
    <w:rsid w:val="00690C1C"/>
    <w:rsid w:val="00692E84"/>
    <w:rsid w:val="00693403"/>
    <w:rsid w:val="006935C6"/>
    <w:rsid w:val="006A165F"/>
    <w:rsid w:val="006A3651"/>
    <w:rsid w:val="006A5B82"/>
    <w:rsid w:val="006B1ACF"/>
    <w:rsid w:val="006B3944"/>
    <w:rsid w:val="006B5905"/>
    <w:rsid w:val="006C617E"/>
    <w:rsid w:val="006D3567"/>
    <w:rsid w:val="006D5A2A"/>
    <w:rsid w:val="006D638F"/>
    <w:rsid w:val="006D7D21"/>
    <w:rsid w:val="006E0AE6"/>
    <w:rsid w:val="006E121C"/>
    <w:rsid w:val="006E13C2"/>
    <w:rsid w:val="006E57B4"/>
    <w:rsid w:val="006E5957"/>
    <w:rsid w:val="006E65F9"/>
    <w:rsid w:val="006E6D71"/>
    <w:rsid w:val="006E7F8F"/>
    <w:rsid w:val="006F20C8"/>
    <w:rsid w:val="006F3250"/>
    <w:rsid w:val="006F56B8"/>
    <w:rsid w:val="006F5E34"/>
    <w:rsid w:val="006F7B1F"/>
    <w:rsid w:val="007002EA"/>
    <w:rsid w:val="00702076"/>
    <w:rsid w:val="00703786"/>
    <w:rsid w:val="00707F33"/>
    <w:rsid w:val="00713043"/>
    <w:rsid w:val="007172CF"/>
    <w:rsid w:val="00723128"/>
    <w:rsid w:val="0072428D"/>
    <w:rsid w:val="00725704"/>
    <w:rsid w:val="007264A6"/>
    <w:rsid w:val="007268E3"/>
    <w:rsid w:val="00730FDD"/>
    <w:rsid w:val="00731992"/>
    <w:rsid w:val="00732816"/>
    <w:rsid w:val="007418E3"/>
    <w:rsid w:val="00741FF0"/>
    <w:rsid w:val="00743F0A"/>
    <w:rsid w:val="00745A5B"/>
    <w:rsid w:val="00752D9A"/>
    <w:rsid w:val="007565F4"/>
    <w:rsid w:val="0076133F"/>
    <w:rsid w:val="0076365F"/>
    <w:rsid w:val="0076430A"/>
    <w:rsid w:val="00772869"/>
    <w:rsid w:val="0077599F"/>
    <w:rsid w:val="00781279"/>
    <w:rsid w:val="00785856"/>
    <w:rsid w:val="00786EC4"/>
    <w:rsid w:val="007870A4"/>
    <w:rsid w:val="00787AA0"/>
    <w:rsid w:val="00790895"/>
    <w:rsid w:val="007914AC"/>
    <w:rsid w:val="00791A02"/>
    <w:rsid w:val="00795D55"/>
    <w:rsid w:val="00797D00"/>
    <w:rsid w:val="00797D22"/>
    <w:rsid w:val="007A4D92"/>
    <w:rsid w:val="007A7041"/>
    <w:rsid w:val="007B0092"/>
    <w:rsid w:val="007B3296"/>
    <w:rsid w:val="007B605D"/>
    <w:rsid w:val="007D077E"/>
    <w:rsid w:val="007D12EC"/>
    <w:rsid w:val="007D1F62"/>
    <w:rsid w:val="007D32AC"/>
    <w:rsid w:val="007D385A"/>
    <w:rsid w:val="007E7261"/>
    <w:rsid w:val="007F0165"/>
    <w:rsid w:val="007F1DF7"/>
    <w:rsid w:val="007F4173"/>
    <w:rsid w:val="007F5909"/>
    <w:rsid w:val="00802413"/>
    <w:rsid w:val="008030D4"/>
    <w:rsid w:val="0081079F"/>
    <w:rsid w:val="00810AED"/>
    <w:rsid w:val="00814B78"/>
    <w:rsid w:val="008154A3"/>
    <w:rsid w:val="00815707"/>
    <w:rsid w:val="00817170"/>
    <w:rsid w:val="00821F75"/>
    <w:rsid w:val="00832C0E"/>
    <w:rsid w:val="00833A1F"/>
    <w:rsid w:val="0083595A"/>
    <w:rsid w:val="00835BBC"/>
    <w:rsid w:val="0083630A"/>
    <w:rsid w:val="00841AC4"/>
    <w:rsid w:val="00844B79"/>
    <w:rsid w:val="00845839"/>
    <w:rsid w:val="008463DD"/>
    <w:rsid w:val="00853403"/>
    <w:rsid w:val="0085464C"/>
    <w:rsid w:val="00860BAE"/>
    <w:rsid w:val="00863959"/>
    <w:rsid w:val="00866064"/>
    <w:rsid w:val="00866130"/>
    <w:rsid w:val="00870BBF"/>
    <w:rsid w:val="008774AC"/>
    <w:rsid w:val="00877C37"/>
    <w:rsid w:val="0088321A"/>
    <w:rsid w:val="0088622E"/>
    <w:rsid w:val="008874EA"/>
    <w:rsid w:val="00887539"/>
    <w:rsid w:val="00893661"/>
    <w:rsid w:val="008936BE"/>
    <w:rsid w:val="0089544B"/>
    <w:rsid w:val="00896C9A"/>
    <w:rsid w:val="008A094E"/>
    <w:rsid w:val="008A0F1F"/>
    <w:rsid w:val="008A7AC7"/>
    <w:rsid w:val="008A7DEA"/>
    <w:rsid w:val="008B70D4"/>
    <w:rsid w:val="008B778F"/>
    <w:rsid w:val="008C1B9D"/>
    <w:rsid w:val="008C23E2"/>
    <w:rsid w:val="008C2EE9"/>
    <w:rsid w:val="008C5D68"/>
    <w:rsid w:val="008D50C9"/>
    <w:rsid w:val="008D61A3"/>
    <w:rsid w:val="008D7C06"/>
    <w:rsid w:val="008E1338"/>
    <w:rsid w:val="008E2EF4"/>
    <w:rsid w:val="008E6464"/>
    <w:rsid w:val="008E6FB0"/>
    <w:rsid w:val="008F0237"/>
    <w:rsid w:val="008F220E"/>
    <w:rsid w:val="008F2490"/>
    <w:rsid w:val="008F2A45"/>
    <w:rsid w:val="008F3C7B"/>
    <w:rsid w:val="008F4271"/>
    <w:rsid w:val="008F5E10"/>
    <w:rsid w:val="00906DD5"/>
    <w:rsid w:val="009121A2"/>
    <w:rsid w:val="009139FA"/>
    <w:rsid w:val="009212B8"/>
    <w:rsid w:val="00922F07"/>
    <w:rsid w:val="00924CCB"/>
    <w:rsid w:val="00926C30"/>
    <w:rsid w:val="009322D2"/>
    <w:rsid w:val="00934C00"/>
    <w:rsid w:val="0093565A"/>
    <w:rsid w:val="00936C7A"/>
    <w:rsid w:val="00943BEE"/>
    <w:rsid w:val="00947823"/>
    <w:rsid w:val="009520E9"/>
    <w:rsid w:val="00952B68"/>
    <w:rsid w:val="009577D4"/>
    <w:rsid w:val="00960726"/>
    <w:rsid w:val="00960960"/>
    <w:rsid w:val="00961EF4"/>
    <w:rsid w:val="0096543B"/>
    <w:rsid w:val="00965F10"/>
    <w:rsid w:val="00967274"/>
    <w:rsid w:val="00967ADD"/>
    <w:rsid w:val="00967CCB"/>
    <w:rsid w:val="00971E1E"/>
    <w:rsid w:val="009751C3"/>
    <w:rsid w:val="0097551D"/>
    <w:rsid w:val="00983152"/>
    <w:rsid w:val="00983523"/>
    <w:rsid w:val="00984632"/>
    <w:rsid w:val="0098570D"/>
    <w:rsid w:val="00985DA2"/>
    <w:rsid w:val="00990F6A"/>
    <w:rsid w:val="00992A8B"/>
    <w:rsid w:val="00993E76"/>
    <w:rsid w:val="00995E02"/>
    <w:rsid w:val="00997E76"/>
    <w:rsid w:val="009A09A8"/>
    <w:rsid w:val="009A1559"/>
    <w:rsid w:val="009A22E3"/>
    <w:rsid w:val="009A30A5"/>
    <w:rsid w:val="009A708E"/>
    <w:rsid w:val="009A76E3"/>
    <w:rsid w:val="009B7CB0"/>
    <w:rsid w:val="009C1C20"/>
    <w:rsid w:val="009C2767"/>
    <w:rsid w:val="009C6719"/>
    <w:rsid w:val="009D6645"/>
    <w:rsid w:val="009D7F0A"/>
    <w:rsid w:val="009E02C4"/>
    <w:rsid w:val="009E30DE"/>
    <w:rsid w:val="009E3496"/>
    <w:rsid w:val="009E7502"/>
    <w:rsid w:val="009E7BD9"/>
    <w:rsid w:val="009F25F6"/>
    <w:rsid w:val="009F4CD9"/>
    <w:rsid w:val="00A02232"/>
    <w:rsid w:val="00A0233F"/>
    <w:rsid w:val="00A05F45"/>
    <w:rsid w:val="00A10609"/>
    <w:rsid w:val="00A128A8"/>
    <w:rsid w:val="00A12A75"/>
    <w:rsid w:val="00A12C14"/>
    <w:rsid w:val="00A12D27"/>
    <w:rsid w:val="00A1614B"/>
    <w:rsid w:val="00A20121"/>
    <w:rsid w:val="00A219F0"/>
    <w:rsid w:val="00A23481"/>
    <w:rsid w:val="00A23743"/>
    <w:rsid w:val="00A23ACB"/>
    <w:rsid w:val="00A24A29"/>
    <w:rsid w:val="00A271CE"/>
    <w:rsid w:val="00A31004"/>
    <w:rsid w:val="00A32AF4"/>
    <w:rsid w:val="00A33C87"/>
    <w:rsid w:val="00A354F2"/>
    <w:rsid w:val="00A404A4"/>
    <w:rsid w:val="00A44E78"/>
    <w:rsid w:val="00A47838"/>
    <w:rsid w:val="00A47C7A"/>
    <w:rsid w:val="00A51FEF"/>
    <w:rsid w:val="00A52B8F"/>
    <w:rsid w:val="00A53F68"/>
    <w:rsid w:val="00A5500C"/>
    <w:rsid w:val="00A56946"/>
    <w:rsid w:val="00A61C6A"/>
    <w:rsid w:val="00A64098"/>
    <w:rsid w:val="00A65699"/>
    <w:rsid w:val="00A669F8"/>
    <w:rsid w:val="00A715D9"/>
    <w:rsid w:val="00A71777"/>
    <w:rsid w:val="00A73EAB"/>
    <w:rsid w:val="00A764CD"/>
    <w:rsid w:val="00A76813"/>
    <w:rsid w:val="00A81BCD"/>
    <w:rsid w:val="00A825A5"/>
    <w:rsid w:val="00A828E9"/>
    <w:rsid w:val="00A82AC8"/>
    <w:rsid w:val="00A87391"/>
    <w:rsid w:val="00A94D30"/>
    <w:rsid w:val="00A97442"/>
    <w:rsid w:val="00AA0339"/>
    <w:rsid w:val="00AA4DA9"/>
    <w:rsid w:val="00AA68C3"/>
    <w:rsid w:val="00AB0275"/>
    <w:rsid w:val="00AB2C44"/>
    <w:rsid w:val="00AB345D"/>
    <w:rsid w:val="00AB3AC3"/>
    <w:rsid w:val="00AB5083"/>
    <w:rsid w:val="00AB7806"/>
    <w:rsid w:val="00AC5251"/>
    <w:rsid w:val="00AD0E9A"/>
    <w:rsid w:val="00AD28EF"/>
    <w:rsid w:val="00AD2D46"/>
    <w:rsid w:val="00AD396F"/>
    <w:rsid w:val="00AD475A"/>
    <w:rsid w:val="00AE1954"/>
    <w:rsid w:val="00AE2B7C"/>
    <w:rsid w:val="00AE39D7"/>
    <w:rsid w:val="00AE51AA"/>
    <w:rsid w:val="00AE7A9D"/>
    <w:rsid w:val="00AF1255"/>
    <w:rsid w:val="00AF18FE"/>
    <w:rsid w:val="00AF264F"/>
    <w:rsid w:val="00AF2B12"/>
    <w:rsid w:val="00AF5BF9"/>
    <w:rsid w:val="00AF6DD9"/>
    <w:rsid w:val="00B00809"/>
    <w:rsid w:val="00B05F05"/>
    <w:rsid w:val="00B10439"/>
    <w:rsid w:val="00B13EFE"/>
    <w:rsid w:val="00B14272"/>
    <w:rsid w:val="00B21AE9"/>
    <w:rsid w:val="00B22B79"/>
    <w:rsid w:val="00B24A6F"/>
    <w:rsid w:val="00B26AD5"/>
    <w:rsid w:val="00B30BF2"/>
    <w:rsid w:val="00B338E1"/>
    <w:rsid w:val="00B33FA7"/>
    <w:rsid w:val="00B349B3"/>
    <w:rsid w:val="00B421B5"/>
    <w:rsid w:val="00B47A0E"/>
    <w:rsid w:val="00B504F6"/>
    <w:rsid w:val="00B56A2D"/>
    <w:rsid w:val="00B574CF"/>
    <w:rsid w:val="00B5763D"/>
    <w:rsid w:val="00B66BEB"/>
    <w:rsid w:val="00B66F8C"/>
    <w:rsid w:val="00B67572"/>
    <w:rsid w:val="00B7525B"/>
    <w:rsid w:val="00B7696E"/>
    <w:rsid w:val="00B84253"/>
    <w:rsid w:val="00B863DF"/>
    <w:rsid w:val="00B92909"/>
    <w:rsid w:val="00B95414"/>
    <w:rsid w:val="00B95529"/>
    <w:rsid w:val="00BA4826"/>
    <w:rsid w:val="00BA55DF"/>
    <w:rsid w:val="00BA5AD0"/>
    <w:rsid w:val="00BA63C1"/>
    <w:rsid w:val="00BB1C69"/>
    <w:rsid w:val="00BB2193"/>
    <w:rsid w:val="00BC0E16"/>
    <w:rsid w:val="00BC476F"/>
    <w:rsid w:val="00BC65D9"/>
    <w:rsid w:val="00BD0621"/>
    <w:rsid w:val="00BD06CB"/>
    <w:rsid w:val="00BE075C"/>
    <w:rsid w:val="00BE53BC"/>
    <w:rsid w:val="00BE545D"/>
    <w:rsid w:val="00BE5DAD"/>
    <w:rsid w:val="00BF108C"/>
    <w:rsid w:val="00C052E9"/>
    <w:rsid w:val="00C07A77"/>
    <w:rsid w:val="00C12A99"/>
    <w:rsid w:val="00C13D38"/>
    <w:rsid w:val="00C14A72"/>
    <w:rsid w:val="00C16AC8"/>
    <w:rsid w:val="00C16C09"/>
    <w:rsid w:val="00C23A40"/>
    <w:rsid w:val="00C27FD5"/>
    <w:rsid w:val="00C30C22"/>
    <w:rsid w:val="00C321A1"/>
    <w:rsid w:val="00C3253B"/>
    <w:rsid w:val="00C34D27"/>
    <w:rsid w:val="00C35042"/>
    <w:rsid w:val="00C5335B"/>
    <w:rsid w:val="00C53F22"/>
    <w:rsid w:val="00C563A8"/>
    <w:rsid w:val="00C60339"/>
    <w:rsid w:val="00C60C87"/>
    <w:rsid w:val="00C60EC7"/>
    <w:rsid w:val="00C6259C"/>
    <w:rsid w:val="00C71DFE"/>
    <w:rsid w:val="00C72AFF"/>
    <w:rsid w:val="00C736C5"/>
    <w:rsid w:val="00C745BD"/>
    <w:rsid w:val="00C76A1E"/>
    <w:rsid w:val="00C806DB"/>
    <w:rsid w:val="00C81576"/>
    <w:rsid w:val="00C82CC7"/>
    <w:rsid w:val="00C83295"/>
    <w:rsid w:val="00C833CF"/>
    <w:rsid w:val="00C84D34"/>
    <w:rsid w:val="00C87F88"/>
    <w:rsid w:val="00C90E7D"/>
    <w:rsid w:val="00C90EEC"/>
    <w:rsid w:val="00C9198C"/>
    <w:rsid w:val="00C9490E"/>
    <w:rsid w:val="00C966A9"/>
    <w:rsid w:val="00CA2C6F"/>
    <w:rsid w:val="00CA4300"/>
    <w:rsid w:val="00CA534B"/>
    <w:rsid w:val="00CA5F49"/>
    <w:rsid w:val="00CA70EF"/>
    <w:rsid w:val="00CB04F1"/>
    <w:rsid w:val="00CB0BC1"/>
    <w:rsid w:val="00CB0D90"/>
    <w:rsid w:val="00CB1023"/>
    <w:rsid w:val="00CB1409"/>
    <w:rsid w:val="00CB18F1"/>
    <w:rsid w:val="00CB3B65"/>
    <w:rsid w:val="00CB3ED3"/>
    <w:rsid w:val="00CC2868"/>
    <w:rsid w:val="00CC493C"/>
    <w:rsid w:val="00CD1A27"/>
    <w:rsid w:val="00CD26F7"/>
    <w:rsid w:val="00CD3824"/>
    <w:rsid w:val="00CD4C7D"/>
    <w:rsid w:val="00CD629F"/>
    <w:rsid w:val="00CD6325"/>
    <w:rsid w:val="00CD7CD7"/>
    <w:rsid w:val="00CF0D35"/>
    <w:rsid w:val="00CF1105"/>
    <w:rsid w:val="00CF3565"/>
    <w:rsid w:val="00CF3E3F"/>
    <w:rsid w:val="00CF44AA"/>
    <w:rsid w:val="00CF5595"/>
    <w:rsid w:val="00D04DCE"/>
    <w:rsid w:val="00D05A94"/>
    <w:rsid w:val="00D10CBC"/>
    <w:rsid w:val="00D15E3F"/>
    <w:rsid w:val="00D22556"/>
    <w:rsid w:val="00D22830"/>
    <w:rsid w:val="00D245F3"/>
    <w:rsid w:val="00D2678F"/>
    <w:rsid w:val="00D30560"/>
    <w:rsid w:val="00D315C4"/>
    <w:rsid w:val="00D35042"/>
    <w:rsid w:val="00D350CB"/>
    <w:rsid w:val="00D356F2"/>
    <w:rsid w:val="00D35BDC"/>
    <w:rsid w:val="00D36507"/>
    <w:rsid w:val="00D43A87"/>
    <w:rsid w:val="00D43F2D"/>
    <w:rsid w:val="00D46D39"/>
    <w:rsid w:val="00D50EE3"/>
    <w:rsid w:val="00D54822"/>
    <w:rsid w:val="00D549B6"/>
    <w:rsid w:val="00D54D9A"/>
    <w:rsid w:val="00D55421"/>
    <w:rsid w:val="00D56EE4"/>
    <w:rsid w:val="00D605D9"/>
    <w:rsid w:val="00D648BA"/>
    <w:rsid w:val="00D64A8A"/>
    <w:rsid w:val="00D6548E"/>
    <w:rsid w:val="00D73D6A"/>
    <w:rsid w:val="00D7474B"/>
    <w:rsid w:val="00D760A4"/>
    <w:rsid w:val="00D8159B"/>
    <w:rsid w:val="00D84815"/>
    <w:rsid w:val="00D84FB6"/>
    <w:rsid w:val="00D9274F"/>
    <w:rsid w:val="00D92813"/>
    <w:rsid w:val="00D94CD2"/>
    <w:rsid w:val="00D972AA"/>
    <w:rsid w:val="00DA183A"/>
    <w:rsid w:val="00DA3F52"/>
    <w:rsid w:val="00DA4C22"/>
    <w:rsid w:val="00DA6654"/>
    <w:rsid w:val="00DA7792"/>
    <w:rsid w:val="00DB0667"/>
    <w:rsid w:val="00DB1155"/>
    <w:rsid w:val="00DB130F"/>
    <w:rsid w:val="00DB66A2"/>
    <w:rsid w:val="00DB727C"/>
    <w:rsid w:val="00DC209B"/>
    <w:rsid w:val="00DC2A3C"/>
    <w:rsid w:val="00DC31A3"/>
    <w:rsid w:val="00DC6CB6"/>
    <w:rsid w:val="00DC7B54"/>
    <w:rsid w:val="00DD4178"/>
    <w:rsid w:val="00DD56DD"/>
    <w:rsid w:val="00DD5DE9"/>
    <w:rsid w:val="00DE447E"/>
    <w:rsid w:val="00DE4CCC"/>
    <w:rsid w:val="00DE4E0A"/>
    <w:rsid w:val="00DF2DBF"/>
    <w:rsid w:val="00DF3CB4"/>
    <w:rsid w:val="00DF52A3"/>
    <w:rsid w:val="00E00E43"/>
    <w:rsid w:val="00E01FEF"/>
    <w:rsid w:val="00E027E6"/>
    <w:rsid w:val="00E077C3"/>
    <w:rsid w:val="00E14F6F"/>
    <w:rsid w:val="00E1789E"/>
    <w:rsid w:val="00E20520"/>
    <w:rsid w:val="00E251B3"/>
    <w:rsid w:val="00E3296F"/>
    <w:rsid w:val="00E376FC"/>
    <w:rsid w:val="00E40E5A"/>
    <w:rsid w:val="00E429A2"/>
    <w:rsid w:val="00E45E20"/>
    <w:rsid w:val="00E503FA"/>
    <w:rsid w:val="00E50C12"/>
    <w:rsid w:val="00E515AB"/>
    <w:rsid w:val="00E51857"/>
    <w:rsid w:val="00E55384"/>
    <w:rsid w:val="00E632A7"/>
    <w:rsid w:val="00E63DE4"/>
    <w:rsid w:val="00E663FF"/>
    <w:rsid w:val="00E66DF0"/>
    <w:rsid w:val="00E675E1"/>
    <w:rsid w:val="00E707AB"/>
    <w:rsid w:val="00E70F3A"/>
    <w:rsid w:val="00E716FC"/>
    <w:rsid w:val="00E73CC2"/>
    <w:rsid w:val="00E77F48"/>
    <w:rsid w:val="00E85D96"/>
    <w:rsid w:val="00E917AC"/>
    <w:rsid w:val="00E92868"/>
    <w:rsid w:val="00E92E72"/>
    <w:rsid w:val="00E940E1"/>
    <w:rsid w:val="00E941AC"/>
    <w:rsid w:val="00E9672B"/>
    <w:rsid w:val="00E9725B"/>
    <w:rsid w:val="00E976A6"/>
    <w:rsid w:val="00EA4391"/>
    <w:rsid w:val="00EA600C"/>
    <w:rsid w:val="00EA6C8F"/>
    <w:rsid w:val="00EB2432"/>
    <w:rsid w:val="00EC1913"/>
    <w:rsid w:val="00EC19F5"/>
    <w:rsid w:val="00ED1FF1"/>
    <w:rsid w:val="00ED67F1"/>
    <w:rsid w:val="00ED71A1"/>
    <w:rsid w:val="00ED7E6C"/>
    <w:rsid w:val="00EE5CBE"/>
    <w:rsid w:val="00EE7B42"/>
    <w:rsid w:val="00EF3109"/>
    <w:rsid w:val="00EF52FA"/>
    <w:rsid w:val="00EF604E"/>
    <w:rsid w:val="00F00FE7"/>
    <w:rsid w:val="00F01FE9"/>
    <w:rsid w:val="00F050F5"/>
    <w:rsid w:val="00F05CB5"/>
    <w:rsid w:val="00F06E68"/>
    <w:rsid w:val="00F11B52"/>
    <w:rsid w:val="00F1282E"/>
    <w:rsid w:val="00F1421B"/>
    <w:rsid w:val="00F15685"/>
    <w:rsid w:val="00F17C87"/>
    <w:rsid w:val="00F20B0F"/>
    <w:rsid w:val="00F2399C"/>
    <w:rsid w:val="00F26280"/>
    <w:rsid w:val="00F376AF"/>
    <w:rsid w:val="00F41B38"/>
    <w:rsid w:val="00F41DE4"/>
    <w:rsid w:val="00F42050"/>
    <w:rsid w:val="00F431B5"/>
    <w:rsid w:val="00F43E01"/>
    <w:rsid w:val="00F474C1"/>
    <w:rsid w:val="00F506E0"/>
    <w:rsid w:val="00F51CA1"/>
    <w:rsid w:val="00F53088"/>
    <w:rsid w:val="00F633C5"/>
    <w:rsid w:val="00F633E3"/>
    <w:rsid w:val="00F64392"/>
    <w:rsid w:val="00F654D0"/>
    <w:rsid w:val="00F66F0D"/>
    <w:rsid w:val="00F710C7"/>
    <w:rsid w:val="00F71D4B"/>
    <w:rsid w:val="00F76332"/>
    <w:rsid w:val="00F76D85"/>
    <w:rsid w:val="00F806F6"/>
    <w:rsid w:val="00F81E90"/>
    <w:rsid w:val="00F82E57"/>
    <w:rsid w:val="00F92B75"/>
    <w:rsid w:val="00F95CC5"/>
    <w:rsid w:val="00FC074F"/>
    <w:rsid w:val="00FC0DB2"/>
    <w:rsid w:val="00FC16D5"/>
    <w:rsid w:val="00FC3A43"/>
    <w:rsid w:val="00FC6BEF"/>
    <w:rsid w:val="00FC7643"/>
    <w:rsid w:val="00FD017C"/>
    <w:rsid w:val="00FD1C58"/>
    <w:rsid w:val="00FD35D0"/>
    <w:rsid w:val="00FD3AA0"/>
    <w:rsid w:val="00FE1278"/>
    <w:rsid w:val="00FE1659"/>
    <w:rsid w:val="00FE29B6"/>
    <w:rsid w:val="00FE57B6"/>
    <w:rsid w:val="00FE6994"/>
    <w:rsid w:val="00FE7752"/>
    <w:rsid w:val="00FE787C"/>
    <w:rsid w:val="00FF31B4"/>
    <w:rsid w:val="00FF32C5"/>
    <w:rsid w:val="00FF6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F2A4A4"/>
  <w15:docId w15:val="{F2FE9956-3AE6-4F34-A1F5-3FDB99781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semiHidden="1" w:uiPriority="0" w:unhideWhenUsed="1"/>
    <w:lsdException w:name="heading 3" w:semiHidden="1" w:uiPriority="0" w:unhideWhenUsed="1"/>
    <w:lsdException w:name="heading 4" w:semiHidden="1" w:uiPriority="0" w:unhideWhenUsed="1"/>
    <w:lsdException w:name="heading 5" w:semiHidden="1" w:uiPriority="1" w:unhideWhenUsed="1"/>
    <w:lsdException w:name="heading 6" w:semiHidden="1" w:uiPriority="1" w:unhideWhenUsed="1"/>
    <w:lsdException w:name="heading 7" w:semiHidden="1" w:uiPriority="1" w:unhideWhenUsed="1"/>
    <w:lsdException w:name="heading 8" w:semiHidden="1" w:uiPriority="1" w:unhideWhenUsed="1"/>
    <w:lsdException w:name="heading 9" w:semiHidden="1" w:uiPriority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rsid w:val="00C745BD"/>
    <w:pPr>
      <w:jc w:val="center"/>
    </w:pPr>
    <w:rPr>
      <w:rFonts w:ascii="Times New Roman" w:hAnsi="Times New Roman"/>
      <w:b/>
      <w:sz w:val="28"/>
      <w:szCs w:val="22"/>
      <w:lang w:eastAsia="en-US"/>
    </w:rPr>
  </w:style>
  <w:style w:type="paragraph" w:styleId="11">
    <w:name w:val="heading 1"/>
    <w:aliases w:val="Заг 1"/>
    <w:basedOn w:val="a4"/>
    <w:next w:val="a5"/>
    <w:link w:val="12"/>
    <w:autoRedefine/>
    <w:qFormat/>
    <w:rsid w:val="00F42050"/>
    <w:pPr>
      <w:keepNext/>
      <w:keepLines/>
      <w:tabs>
        <w:tab w:val="left" w:pos="1276"/>
      </w:tabs>
      <w:ind w:left="851" w:right="170"/>
      <w:jc w:val="left"/>
      <w:outlineLvl w:val="0"/>
    </w:pPr>
    <w:rPr>
      <w:rFonts w:eastAsia="Times New Roman"/>
      <w:b w:val="0"/>
      <w:bCs/>
      <w:noProof/>
      <w:szCs w:val="24"/>
      <w:lang w:eastAsia="ru-RU"/>
    </w:rPr>
  </w:style>
  <w:style w:type="paragraph" w:styleId="22">
    <w:name w:val="heading 2"/>
    <w:aliases w:val="Заголовок 2 уровня,Заг.2"/>
    <w:basedOn w:val="a4"/>
    <w:next w:val="a4"/>
    <w:link w:val="23"/>
    <w:autoRedefine/>
    <w:rsid w:val="00027C41"/>
    <w:pPr>
      <w:keepNext/>
      <w:keepLines/>
      <w:tabs>
        <w:tab w:val="left" w:pos="1276"/>
      </w:tabs>
      <w:spacing w:line="360" w:lineRule="auto"/>
      <w:ind w:left="718" w:right="170" w:hanging="576"/>
      <w:contextualSpacing/>
      <w:jc w:val="both"/>
      <w:outlineLvl w:val="1"/>
    </w:pPr>
    <w:rPr>
      <w:rFonts w:eastAsia="Times New Roman"/>
      <w:b w:val="0"/>
      <w:bCs/>
      <w:color w:val="000000"/>
      <w:sz w:val="24"/>
      <w:szCs w:val="24"/>
    </w:rPr>
  </w:style>
  <w:style w:type="paragraph" w:styleId="3">
    <w:name w:val="heading 3"/>
    <w:aliases w:val="Заголовок 3 уровня,Заг.3"/>
    <w:basedOn w:val="a4"/>
    <w:next w:val="a4"/>
    <w:link w:val="30"/>
    <w:autoRedefine/>
    <w:rsid w:val="006019EA"/>
    <w:pPr>
      <w:keepNext/>
      <w:keepLines/>
      <w:numPr>
        <w:ilvl w:val="2"/>
        <w:numId w:val="1"/>
      </w:numPr>
      <w:tabs>
        <w:tab w:val="left" w:leader="dot" w:pos="1276"/>
      </w:tabs>
      <w:spacing w:before="120" w:line="360" w:lineRule="auto"/>
      <w:ind w:right="113"/>
      <w:jc w:val="left"/>
      <w:outlineLvl w:val="2"/>
    </w:pPr>
    <w:rPr>
      <w:rFonts w:eastAsia="Times New Roman"/>
      <w:b w:val="0"/>
      <w:bCs/>
      <w:color w:val="000000"/>
      <w:sz w:val="24"/>
      <w:lang w:eastAsia="ru-RU"/>
    </w:rPr>
  </w:style>
  <w:style w:type="paragraph" w:styleId="4">
    <w:name w:val="heading 4"/>
    <w:aliases w:val="Заголовок 4 уровня"/>
    <w:basedOn w:val="a3"/>
    <w:next w:val="a4"/>
    <w:link w:val="40"/>
    <w:autoRedefine/>
    <w:rsid w:val="00971E1E"/>
    <w:pPr>
      <w:keepNext/>
      <w:framePr w:hSpace="181" w:wrap="notBeside" w:vAnchor="text" w:hAnchor="text" w:x="109" w:y="1"/>
      <w:numPr>
        <w:ilvl w:val="3"/>
        <w:numId w:val="3"/>
      </w:numPr>
      <w:tabs>
        <w:tab w:val="left" w:pos="1560"/>
      </w:tabs>
      <w:suppressAutoHyphens/>
      <w:spacing w:before="240" w:after="120"/>
      <w:ind w:right="113"/>
      <w:suppressOverlap/>
      <w:outlineLvl w:val="3"/>
    </w:pPr>
    <w:rPr>
      <w:bCs/>
      <w:iCs/>
      <w:color w:val="000000"/>
      <w:szCs w:val="28"/>
    </w:rPr>
  </w:style>
  <w:style w:type="paragraph" w:styleId="5">
    <w:name w:val="heading 5"/>
    <w:basedOn w:val="a4"/>
    <w:next w:val="a4"/>
    <w:link w:val="50"/>
    <w:uiPriority w:val="1"/>
    <w:rsid w:val="00497222"/>
    <w:pPr>
      <w:numPr>
        <w:ilvl w:val="4"/>
        <w:numId w:val="3"/>
      </w:numPr>
      <w:tabs>
        <w:tab w:val="left" w:pos="993"/>
      </w:tabs>
      <w:spacing w:before="240"/>
      <w:outlineLvl w:val="4"/>
    </w:pPr>
    <w:rPr>
      <w:rFonts w:eastAsia="Times New Roman"/>
      <w:b w:val="0"/>
      <w:bCs/>
      <w:iCs/>
      <w:szCs w:val="28"/>
      <w:lang w:eastAsia="ru-RU"/>
    </w:rPr>
  </w:style>
  <w:style w:type="paragraph" w:styleId="6">
    <w:name w:val="heading 6"/>
    <w:basedOn w:val="a4"/>
    <w:next w:val="a4"/>
    <w:link w:val="60"/>
    <w:autoRedefine/>
    <w:uiPriority w:val="1"/>
    <w:rsid w:val="003D5B8D"/>
    <w:pPr>
      <w:numPr>
        <w:ilvl w:val="5"/>
        <w:numId w:val="3"/>
      </w:numPr>
      <w:spacing w:before="120"/>
      <w:outlineLvl w:val="5"/>
    </w:pPr>
    <w:rPr>
      <w:rFonts w:eastAsia="Times New Roman"/>
      <w:b w:val="0"/>
      <w:bCs/>
      <w:szCs w:val="24"/>
      <w:lang w:eastAsia="ru-RU"/>
    </w:rPr>
  </w:style>
  <w:style w:type="paragraph" w:styleId="7">
    <w:name w:val="heading 7"/>
    <w:basedOn w:val="a4"/>
    <w:next w:val="a4"/>
    <w:link w:val="70"/>
    <w:uiPriority w:val="1"/>
    <w:rsid w:val="00FF651E"/>
    <w:pPr>
      <w:numPr>
        <w:ilvl w:val="6"/>
        <w:numId w:val="3"/>
      </w:numPr>
      <w:spacing w:before="240" w:after="60"/>
      <w:jc w:val="both"/>
      <w:outlineLvl w:val="6"/>
    </w:pPr>
    <w:rPr>
      <w:rFonts w:eastAsia="Times New Roman"/>
      <w:szCs w:val="24"/>
      <w:lang w:eastAsia="ru-RU"/>
    </w:rPr>
  </w:style>
  <w:style w:type="paragraph" w:styleId="8">
    <w:name w:val="heading 8"/>
    <w:basedOn w:val="a4"/>
    <w:next w:val="a4"/>
    <w:link w:val="80"/>
    <w:uiPriority w:val="1"/>
    <w:rsid w:val="00FF651E"/>
    <w:pPr>
      <w:numPr>
        <w:ilvl w:val="7"/>
        <w:numId w:val="3"/>
      </w:numPr>
      <w:spacing w:before="240" w:after="60"/>
      <w:jc w:val="both"/>
      <w:outlineLvl w:val="7"/>
    </w:pPr>
    <w:rPr>
      <w:rFonts w:eastAsia="Times New Roman"/>
      <w:i/>
      <w:iCs/>
      <w:szCs w:val="24"/>
      <w:lang w:eastAsia="ru-RU"/>
    </w:rPr>
  </w:style>
  <w:style w:type="paragraph" w:styleId="9">
    <w:name w:val="heading 9"/>
    <w:basedOn w:val="a4"/>
    <w:next w:val="a4"/>
    <w:link w:val="90"/>
    <w:uiPriority w:val="1"/>
    <w:rsid w:val="00FF651E"/>
    <w:pPr>
      <w:numPr>
        <w:ilvl w:val="8"/>
        <w:numId w:val="3"/>
      </w:numPr>
      <w:spacing w:before="240" w:after="60"/>
      <w:jc w:val="both"/>
      <w:outlineLvl w:val="8"/>
    </w:pPr>
    <w:rPr>
      <w:rFonts w:ascii="Arial" w:eastAsia="Times New Roman" w:hAnsi="Arial" w:cs="Arial"/>
      <w:sz w:val="22"/>
      <w:lang w:eastAsia="ru-RU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13">
    <w:name w:val="Тит1"/>
    <w:basedOn w:val="a4"/>
    <w:next w:val="24"/>
    <w:link w:val="14"/>
    <w:autoRedefine/>
    <w:rsid w:val="00B24A6F"/>
    <w:pPr>
      <w:ind w:right="170"/>
    </w:pPr>
    <w:rPr>
      <w:noProof/>
      <w:szCs w:val="28"/>
      <w:lang w:eastAsia="ru-RU"/>
    </w:rPr>
  </w:style>
  <w:style w:type="paragraph" w:styleId="a9">
    <w:name w:val="header"/>
    <w:basedOn w:val="a4"/>
    <w:link w:val="aa"/>
    <w:uiPriority w:val="99"/>
    <w:unhideWhenUsed/>
    <w:rsid w:val="00E14F6F"/>
    <w:pPr>
      <w:tabs>
        <w:tab w:val="center" w:pos="4677"/>
        <w:tab w:val="right" w:pos="9355"/>
      </w:tabs>
    </w:pPr>
  </w:style>
  <w:style w:type="paragraph" w:styleId="ab">
    <w:name w:val="footer"/>
    <w:basedOn w:val="a4"/>
    <w:link w:val="ac"/>
    <w:uiPriority w:val="99"/>
    <w:unhideWhenUsed/>
    <w:rsid w:val="00D84FB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6"/>
    <w:link w:val="ab"/>
    <w:uiPriority w:val="99"/>
    <w:rsid w:val="00D84FB6"/>
  </w:style>
  <w:style w:type="paragraph" w:styleId="ad">
    <w:name w:val="Balloon Text"/>
    <w:basedOn w:val="a4"/>
    <w:link w:val="ae"/>
    <w:uiPriority w:val="99"/>
    <w:semiHidden/>
    <w:unhideWhenUsed/>
    <w:rsid w:val="00D84FB6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D84FB6"/>
    <w:rPr>
      <w:rFonts w:ascii="Tahoma" w:hAnsi="Tahoma" w:cs="Tahoma"/>
      <w:sz w:val="16"/>
      <w:szCs w:val="16"/>
    </w:rPr>
  </w:style>
  <w:style w:type="character" w:customStyle="1" w:styleId="12">
    <w:name w:val="Заголовок 1 Знак"/>
    <w:aliases w:val="Заг 1 Знак"/>
    <w:link w:val="11"/>
    <w:rsid w:val="00F42050"/>
    <w:rPr>
      <w:rFonts w:ascii="Times New Roman" w:eastAsia="Times New Roman" w:hAnsi="Times New Roman"/>
      <w:bCs/>
      <w:noProof/>
      <w:sz w:val="28"/>
      <w:szCs w:val="24"/>
    </w:rPr>
  </w:style>
  <w:style w:type="table" w:styleId="af">
    <w:name w:val="Table Grid"/>
    <w:basedOn w:val="a7"/>
    <w:uiPriority w:val="59"/>
    <w:rsid w:val="009121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wordfami">
    <w:name w:val="Tword_fami"/>
    <w:basedOn w:val="a4"/>
    <w:rsid w:val="004F580C"/>
    <w:rPr>
      <w:rFonts w:ascii="ISOCPEUR" w:eastAsia="Times New Roman" w:hAnsi="ISOCPEUR" w:cs="Arial"/>
      <w:i/>
      <w:szCs w:val="20"/>
      <w:lang w:eastAsia="ru-RU"/>
    </w:rPr>
  </w:style>
  <w:style w:type="paragraph" w:customStyle="1" w:styleId="Tworddate">
    <w:name w:val="Tword_date"/>
    <w:basedOn w:val="a4"/>
    <w:link w:val="TworddateChar"/>
    <w:rsid w:val="004F580C"/>
    <w:rPr>
      <w:rFonts w:ascii="ISOCPEUR" w:eastAsia="Times New Roman" w:hAnsi="ISOCPEUR"/>
      <w:i/>
      <w:sz w:val="16"/>
      <w:szCs w:val="24"/>
      <w:lang w:eastAsia="ru-RU"/>
    </w:rPr>
  </w:style>
  <w:style w:type="character" w:customStyle="1" w:styleId="TworddateChar">
    <w:name w:val="Tword_date Char"/>
    <w:link w:val="Tworddate"/>
    <w:rsid w:val="004F580C"/>
    <w:rPr>
      <w:rFonts w:ascii="ISOCPEUR" w:eastAsia="Times New Roman" w:hAnsi="ISOCPEUR" w:cs="Times New Roman"/>
      <w:i/>
      <w:sz w:val="16"/>
      <w:szCs w:val="24"/>
      <w:lang w:eastAsia="ru-RU"/>
    </w:rPr>
  </w:style>
  <w:style w:type="table" w:customStyle="1" w:styleId="15">
    <w:name w:val="Сетка таблицы1"/>
    <w:basedOn w:val="a7"/>
    <w:next w:val="af"/>
    <w:uiPriority w:val="59"/>
    <w:rsid w:val="00CD7CD7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0">
    <w:name w:val="Hyperlink"/>
    <w:uiPriority w:val="99"/>
    <w:unhideWhenUsed/>
    <w:rsid w:val="00CA70EF"/>
    <w:rPr>
      <w:color w:val="0000FF"/>
      <w:u w:val="single"/>
    </w:rPr>
  </w:style>
  <w:style w:type="paragraph" w:styleId="af1">
    <w:name w:val="TOC Heading"/>
    <w:basedOn w:val="11"/>
    <w:next w:val="a4"/>
    <w:autoRedefine/>
    <w:uiPriority w:val="39"/>
    <w:unhideWhenUsed/>
    <w:qFormat/>
    <w:rsid w:val="00BE075C"/>
    <w:pPr>
      <w:framePr w:hSpace="181" w:wrap="around" w:vAnchor="page" w:hAnchor="margin" w:x="-141" w:y="823"/>
      <w:ind w:left="0" w:right="17"/>
      <w:jc w:val="center"/>
      <w:outlineLvl w:val="9"/>
    </w:pPr>
  </w:style>
  <w:style w:type="paragraph" w:styleId="16">
    <w:name w:val="toc 1"/>
    <w:basedOn w:val="a4"/>
    <w:next w:val="a4"/>
    <w:autoRedefine/>
    <w:uiPriority w:val="39"/>
    <w:unhideWhenUsed/>
    <w:rsid w:val="00597964"/>
    <w:pPr>
      <w:tabs>
        <w:tab w:val="left" w:pos="284"/>
        <w:tab w:val="left" w:leader="dot" w:pos="9639"/>
      </w:tabs>
      <w:spacing w:line="360" w:lineRule="auto"/>
      <w:ind w:left="284" w:right="992"/>
      <w:jc w:val="left"/>
    </w:pPr>
    <w:rPr>
      <w:b w:val="0"/>
      <w:bCs/>
      <w:noProof/>
      <w:szCs w:val="24"/>
    </w:rPr>
  </w:style>
  <w:style w:type="character" w:styleId="af2">
    <w:name w:val="FollowedHyperlink"/>
    <w:uiPriority w:val="99"/>
    <w:semiHidden/>
    <w:unhideWhenUsed/>
    <w:rsid w:val="00CA70EF"/>
    <w:rPr>
      <w:color w:val="800080"/>
      <w:u w:val="single"/>
    </w:rPr>
  </w:style>
  <w:style w:type="paragraph" w:customStyle="1" w:styleId="af3">
    <w:name w:val="Таблица шапка"/>
    <w:basedOn w:val="a4"/>
    <w:uiPriority w:val="99"/>
    <w:rsid w:val="00D605D9"/>
    <w:rPr>
      <w:rFonts w:eastAsia="Times New Roman"/>
      <w:b w:val="0"/>
      <w:bCs/>
      <w:szCs w:val="20"/>
      <w:lang w:eastAsia="ru-RU"/>
    </w:rPr>
  </w:style>
  <w:style w:type="paragraph" w:customStyle="1" w:styleId="af4">
    <w:name w:val="Таблица по левому краю"/>
    <w:basedOn w:val="a4"/>
    <w:link w:val="af5"/>
    <w:uiPriority w:val="99"/>
    <w:rsid w:val="00D605D9"/>
    <w:rPr>
      <w:rFonts w:eastAsia="Times New Roman"/>
      <w:color w:val="000000"/>
      <w:szCs w:val="20"/>
    </w:rPr>
  </w:style>
  <w:style w:type="character" w:customStyle="1" w:styleId="af5">
    <w:name w:val="Таблица по левому краю Знак"/>
    <w:link w:val="af4"/>
    <w:uiPriority w:val="99"/>
    <w:rsid w:val="00D605D9"/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25">
    <w:name w:val="Титул 2"/>
    <w:basedOn w:val="a4"/>
    <w:next w:val="31"/>
    <w:link w:val="26"/>
    <w:autoRedefine/>
    <w:rsid w:val="00282FD9"/>
    <w:pPr>
      <w:framePr w:hSpace="181" w:wrap="notBeside" w:vAnchor="page" w:hAnchor="text" w:x="109" w:y="1"/>
      <w:contextualSpacing/>
      <w:suppressOverlap/>
    </w:pPr>
    <w:rPr>
      <w:caps/>
      <w:noProof/>
      <w:color w:val="000000"/>
      <w:szCs w:val="28"/>
    </w:rPr>
  </w:style>
  <w:style w:type="paragraph" w:customStyle="1" w:styleId="31">
    <w:name w:val="Тит3"/>
    <w:basedOn w:val="a4"/>
    <w:link w:val="32"/>
    <w:autoRedefine/>
    <w:rsid w:val="0081079F"/>
    <w:pPr>
      <w:framePr w:hSpace="181" w:wrap="around" w:vAnchor="page" w:hAnchor="text" w:xAlign="center" w:y="2218"/>
      <w:spacing w:before="120"/>
      <w:ind w:left="284" w:right="284"/>
      <w:suppressOverlap/>
    </w:pPr>
    <w:rPr>
      <w:szCs w:val="24"/>
    </w:rPr>
  </w:style>
  <w:style w:type="character" w:customStyle="1" w:styleId="26">
    <w:name w:val="Титул 2 Знак"/>
    <w:link w:val="25"/>
    <w:rsid w:val="00282FD9"/>
    <w:rPr>
      <w:rFonts w:ascii="Times New Roman" w:hAnsi="Times New Roman" w:cs="Times New Roman"/>
      <w:b/>
      <w:caps/>
      <w:noProof/>
      <w:color w:val="000000"/>
      <w:sz w:val="28"/>
      <w:szCs w:val="28"/>
    </w:rPr>
  </w:style>
  <w:style w:type="character" w:customStyle="1" w:styleId="32">
    <w:name w:val="Тит3 Знак"/>
    <w:link w:val="31"/>
    <w:rsid w:val="0081079F"/>
    <w:rPr>
      <w:rFonts w:ascii="Times New Roman" w:hAnsi="Times New Roman"/>
      <w:b/>
      <w:sz w:val="28"/>
      <w:szCs w:val="24"/>
      <w:lang w:eastAsia="en-US"/>
    </w:rPr>
  </w:style>
  <w:style w:type="character" w:customStyle="1" w:styleId="14">
    <w:name w:val="Тит1 Знак"/>
    <w:link w:val="13"/>
    <w:rsid w:val="00B24A6F"/>
    <w:rPr>
      <w:rFonts w:ascii="Times New Roman" w:hAnsi="Times New Roman"/>
      <w:b/>
      <w:noProof/>
      <w:sz w:val="28"/>
      <w:szCs w:val="28"/>
    </w:rPr>
  </w:style>
  <w:style w:type="character" w:customStyle="1" w:styleId="aa">
    <w:name w:val="Верхний колонтитул Знак"/>
    <w:link w:val="a9"/>
    <w:uiPriority w:val="99"/>
    <w:rsid w:val="00E14F6F"/>
    <w:rPr>
      <w:rFonts w:ascii="Times New Roman" w:hAnsi="Times New Roman"/>
      <w:sz w:val="24"/>
    </w:rPr>
  </w:style>
  <w:style w:type="paragraph" w:customStyle="1" w:styleId="af6">
    <w:name w:val="название"/>
    <w:basedOn w:val="a4"/>
    <w:next w:val="a4"/>
    <w:link w:val="af7"/>
    <w:rsid w:val="00833A1F"/>
    <w:pPr>
      <w:widowControl w:val="0"/>
      <w:autoSpaceDE w:val="0"/>
      <w:autoSpaceDN w:val="0"/>
      <w:adjustRightInd w:val="0"/>
      <w:ind w:left="142" w:hanging="142"/>
    </w:pPr>
    <w:rPr>
      <w:rFonts w:ascii="Arial" w:eastAsia="Times New Roman" w:hAnsi="Arial"/>
      <w:b w:val="0"/>
      <w:caps/>
      <w:szCs w:val="28"/>
    </w:rPr>
  </w:style>
  <w:style w:type="character" w:customStyle="1" w:styleId="af7">
    <w:name w:val="название Знак"/>
    <w:link w:val="af6"/>
    <w:rsid w:val="00833A1F"/>
    <w:rPr>
      <w:rFonts w:ascii="Arial" w:eastAsia="Times New Roman" w:hAnsi="Arial" w:cs="Times New Roman"/>
      <w:b/>
      <w:caps/>
      <w:sz w:val="28"/>
      <w:szCs w:val="28"/>
    </w:rPr>
  </w:style>
  <w:style w:type="character" w:customStyle="1" w:styleId="23">
    <w:name w:val="Заголовок 2 Знак"/>
    <w:aliases w:val="Заголовок 2 уровня Знак,Заг.2 Знак"/>
    <w:link w:val="22"/>
    <w:rsid w:val="00027C41"/>
    <w:rPr>
      <w:rFonts w:ascii="Times New Roman" w:eastAsia="Times New Roman" w:hAnsi="Times New Roman"/>
      <w:bCs/>
      <w:color w:val="000000"/>
      <w:sz w:val="24"/>
      <w:szCs w:val="24"/>
      <w:lang w:eastAsia="en-US"/>
    </w:rPr>
  </w:style>
  <w:style w:type="paragraph" w:styleId="a3">
    <w:name w:val="List Paragraph"/>
    <w:basedOn w:val="a4"/>
    <w:autoRedefine/>
    <w:uiPriority w:val="34"/>
    <w:qFormat/>
    <w:rsid w:val="004501F9"/>
    <w:pPr>
      <w:numPr>
        <w:numId w:val="5"/>
      </w:numPr>
      <w:tabs>
        <w:tab w:val="left" w:pos="709"/>
      </w:tabs>
      <w:spacing w:line="360" w:lineRule="auto"/>
      <w:ind w:left="1134" w:right="170" w:firstLine="0"/>
      <w:contextualSpacing/>
      <w:jc w:val="both"/>
    </w:pPr>
    <w:rPr>
      <w:rFonts w:eastAsia="Times New Roman"/>
      <w:b w:val="0"/>
      <w:sz w:val="24"/>
      <w:szCs w:val="24"/>
      <w:lang w:eastAsia="ru-RU"/>
    </w:rPr>
  </w:style>
  <w:style w:type="paragraph" w:styleId="27">
    <w:name w:val="toc 2"/>
    <w:basedOn w:val="a4"/>
    <w:next w:val="a4"/>
    <w:autoRedefine/>
    <w:uiPriority w:val="39"/>
    <w:unhideWhenUsed/>
    <w:rsid w:val="00481F4F"/>
    <w:pPr>
      <w:tabs>
        <w:tab w:val="left" w:pos="1134"/>
        <w:tab w:val="left" w:leader="dot" w:pos="9639"/>
      </w:tabs>
      <w:spacing w:line="360" w:lineRule="auto"/>
      <w:ind w:right="992" w:firstLine="567"/>
      <w:jc w:val="left"/>
    </w:pPr>
    <w:rPr>
      <w:b w:val="0"/>
      <w:iCs/>
      <w:noProof/>
      <w:sz w:val="24"/>
      <w:szCs w:val="24"/>
    </w:rPr>
  </w:style>
  <w:style w:type="character" w:customStyle="1" w:styleId="30">
    <w:name w:val="Заголовок 3 Знак"/>
    <w:aliases w:val="Заголовок 3 уровня Знак,Заг.3 Знак"/>
    <w:link w:val="3"/>
    <w:rsid w:val="006019EA"/>
    <w:rPr>
      <w:rFonts w:ascii="Times New Roman" w:eastAsia="Times New Roman" w:hAnsi="Times New Roman"/>
      <w:bCs/>
      <w:color w:val="000000"/>
      <w:sz w:val="24"/>
      <w:szCs w:val="22"/>
    </w:rPr>
  </w:style>
  <w:style w:type="character" w:customStyle="1" w:styleId="40">
    <w:name w:val="Заголовок 4 Знак"/>
    <w:aliases w:val="Заголовок 4 уровня Знак"/>
    <w:link w:val="4"/>
    <w:rsid w:val="00971E1E"/>
    <w:rPr>
      <w:rFonts w:ascii="Times New Roman" w:eastAsia="Times New Roman" w:hAnsi="Times New Roman"/>
      <w:bCs/>
      <w:iCs/>
      <w:color w:val="000000"/>
      <w:sz w:val="24"/>
      <w:szCs w:val="28"/>
    </w:rPr>
  </w:style>
  <w:style w:type="paragraph" w:styleId="33">
    <w:name w:val="toc 3"/>
    <w:basedOn w:val="a4"/>
    <w:next w:val="a4"/>
    <w:autoRedefine/>
    <w:uiPriority w:val="39"/>
    <w:unhideWhenUsed/>
    <w:rsid w:val="00481F4F"/>
    <w:pPr>
      <w:tabs>
        <w:tab w:val="left" w:pos="709"/>
        <w:tab w:val="left" w:leader="dot" w:pos="1418"/>
        <w:tab w:val="left" w:pos="1701"/>
        <w:tab w:val="left" w:leader="dot" w:pos="9639"/>
      </w:tabs>
      <w:spacing w:line="360" w:lineRule="auto"/>
      <w:ind w:right="992" w:firstLine="993"/>
      <w:jc w:val="left"/>
    </w:pPr>
    <w:rPr>
      <w:b w:val="0"/>
      <w:noProof/>
      <w:sz w:val="24"/>
      <w:szCs w:val="24"/>
    </w:rPr>
  </w:style>
  <w:style w:type="character" w:customStyle="1" w:styleId="50">
    <w:name w:val="Заголовок 5 Знак"/>
    <w:link w:val="5"/>
    <w:uiPriority w:val="1"/>
    <w:rsid w:val="00C5335B"/>
    <w:rPr>
      <w:rFonts w:ascii="Times New Roman" w:eastAsia="Times New Roman" w:hAnsi="Times New Roman"/>
      <w:bCs/>
      <w:iCs/>
      <w:sz w:val="28"/>
      <w:szCs w:val="28"/>
    </w:rPr>
  </w:style>
  <w:style w:type="character" w:customStyle="1" w:styleId="60">
    <w:name w:val="Заголовок 6 Знак"/>
    <w:link w:val="6"/>
    <w:uiPriority w:val="1"/>
    <w:rsid w:val="00C5335B"/>
    <w:rPr>
      <w:rFonts w:ascii="Times New Roman" w:eastAsia="Times New Roman" w:hAnsi="Times New Roman"/>
      <w:bCs/>
      <w:sz w:val="28"/>
      <w:szCs w:val="24"/>
    </w:rPr>
  </w:style>
  <w:style w:type="character" w:customStyle="1" w:styleId="70">
    <w:name w:val="Заголовок 7 Знак"/>
    <w:link w:val="7"/>
    <w:uiPriority w:val="1"/>
    <w:rsid w:val="00C5335B"/>
    <w:rPr>
      <w:rFonts w:ascii="Times New Roman" w:eastAsia="Times New Roman" w:hAnsi="Times New Roman"/>
      <w:b/>
      <w:sz w:val="28"/>
      <w:szCs w:val="24"/>
    </w:rPr>
  </w:style>
  <w:style w:type="character" w:customStyle="1" w:styleId="80">
    <w:name w:val="Заголовок 8 Знак"/>
    <w:link w:val="8"/>
    <w:uiPriority w:val="1"/>
    <w:rsid w:val="00C5335B"/>
    <w:rPr>
      <w:rFonts w:ascii="Times New Roman" w:eastAsia="Times New Roman" w:hAnsi="Times New Roman"/>
      <w:b/>
      <w:i/>
      <w:iCs/>
      <w:sz w:val="28"/>
      <w:szCs w:val="24"/>
    </w:rPr>
  </w:style>
  <w:style w:type="character" w:customStyle="1" w:styleId="90">
    <w:name w:val="Заголовок 9 Знак"/>
    <w:link w:val="9"/>
    <w:uiPriority w:val="1"/>
    <w:rsid w:val="00C5335B"/>
    <w:rPr>
      <w:rFonts w:ascii="Arial" w:eastAsia="Times New Roman" w:hAnsi="Arial" w:cs="Arial"/>
      <w:b/>
      <w:sz w:val="22"/>
      <w:szCs w:val="22"/>
    </w:rPr>
  </w:style>
  <w:style w:type="paragraph" w:styleId="41">
    <w:name w:val="toc 4"/>
    <w:basedOn w:val="a4"/>
    <w:next w:val="a4"/>
    <w:autoRedefine/>
    <w:uiPriority w:val="39"/>
    <w:unhideWhenUsed/>
    <w:rsid w:val="00CA4300"/>
    <w:pPr>
      <w:ind w:left="840"/>
      <w:jc w:val="left"/>
    </w:pPr>
    <w:rPr>
      <w:rFonts w:ascii="Calibri" w:hAnsi="Calibri"/>
      <w:b w:val="0"/>
      <w:sz w:val="20"/>
      <w:szCs w:val="20"/>
    </w:rPr>
  </w:style>
  <w:style w:type="paragraph" w:styleId="51">
    <w:name w:val="toc 5"/>
    <w:basedOn w:val="a4"/>
    <w:next w:val="a4"/>
    <w:autoRedefine/>
    <w:uiPriority w:val="39"/>
    <w:unhideWhenUsed/>
    <w:rsid w:val="000F02E8"/>
    <w:pPr>
      <w:ind w:left="1120"/>
      <w:jc w:val="left"/>
    </w:pPr>
    <w:rPr>
      <w:rFonts w:ascii="Calibri" w:hAnsi="Calibri"/>
      <w:b w:val="0"/>
      <w:sz w:val="20"/>
      <w:szCs w:val="20"/>
    </w:rPr>
  </w:style>
  <w:style w:type="paragraph" w:styleId="61">
    <w:name w:val="toc 6"/>
    <w:basedOn w:val="a4"/>
    <w:next w:val="a4"/>
    <w:autoRedefine/>
    <w:uiPriority w:val="39"/>
    <w:unhideWhenUsed/>
    <w:rsid w:val="000F02E8"/>
    <w:pPr>
      <w:ind w:left="1400"/>
      <w:jc w:val="left"/>
    </w:pPr>
    <w:rPr>
      <w:rFonts w:ascii="Calibri" w:hAnsi="Calibri"/>
      <w:b w:val="0"/>
      <w:sz w:val="20"/>
      <w:szCs w:val="20"/>
    </w:rPr>
  </w:style>
  <w:style w:type="paragraph" w:styleId="71">
    <w:name w:val="toc 7"/>
    <w:basedOn w:val="a4"/>
    <w:next w:val="a4"/>
    <w:autoRedefine/>
    <w:uiPriority w:val="39"/>
    <w:unhideWhenUsed/>
    <w:rsid w:val="00CD4C7D"/>
    <w:pPr>
      <w:ind w:left="1680"/>
      <w:jc w:val="left"/>
    </w:pPr>
    <w:rPr>
      <w:rFonts w:ascii="Calibri" w:hAnsi="Calibri"/>
      <w:b w:val="0"/>
      <w:sz w:val="20"/>
      <w:szCs w:val="20"/>
    </w:rPr>
  </w:style>
  <w:style w:type="paragraph" w:styleId="81">
    <w:name w:val="toc 8"/>
    <w:basedOn w:val="a4"/>
    <w:next w:val="a4"/>
    <w:autoRedefine/>
    <w:uiPriority w:val="39"/>
    <w:unhideWhenUsed/>
    <w:rsid w:val="00CD4C7D"/>
    <w:pPr>
      <w:ind w:left="1960"/>
      <w:jc w:val="left"/>
    </w:pPr>
    <w:rPr>
      <w:rFonts w:ascii="Calibri" w:hAnsi="Calibri"/>
      <w:b w:val="0"/>
      <w:sz w:val="20"/>
      <w:szCs w:val="20"/>
    </w:rPr>
  </w:style>
  <w:style w:type="paragraph" w:styleId="91">
    <w:name w:val="toc 9"/>
    <w:basedOn w:val="a4"/>
    <w:next w:val="a4"/>
    <w:autoRedefine/>
    <w:uiPriority w:val="39"/>
    <w:unhideWhenUsed/>
    <w:rsid w:val="000F02E8"/>
    <w:pPr>
      <w:ind w:left="2240"/>
      <w:jc w:val="left"/>
    </w:pPr>
    <w:rPr>
      <w:rFonts w:ascii="Calibri" w:hAnsi="Calibri"/>
      <w:b w:val="0"/>
      <w:sz w:val="20"/>
      <w:szCs w:val="20"/>
    </w:rPr>
  </w:style>
  <w:style w:type="character" w:styleId="af8">
    <w:name w:val="Book Title"/>
    <w:aliases w:val="Наименование объекта"/>
    <w:uiPriority w:val="33"/>
    <w:rsid w:val="0012230F"/>
    <w:rPr>
      <w:rFonts w:ascii="Times New Roman" w:hAnsi="Times New Roman" w:cs="Times New Roman"/>
      <w:b/>
      <w:bCs/>
      <w:caps/>
      <w:smallCaps w:val="0"/>
      <w:noProof/>
      <w:vanish w:val="0"/>
      <w:color w:val="000000"/>
      <w:spacing w:val="5"/>
      <w:sz w:val="28"/>
      <w:szCs w:val="28"/>
    </w:rPr>
  </w:style>
  <w:style w:type="character" w:styleId="af9">
    <w:name w:val="Emphasis"/>
    <w:uiPriority w:val="20"/>
    <w:rsid w:val="0012230F"/>
    <w:rPr>
      <w:i/>
      <w:iCs/>
    </w:rPr>
  </w:style>
  <w:style w:type="paragraph" w:customStyle="1" w:styleId="24">
    <w:name w:val="Тит2"/>
    <w:basedOn w:val="a4"/>
    <w:next w:val="31"/>
    <w:link w:val="28"/>
    <w:rsid w:val="005C1823"/>
    <w:pPr>
      <w:ind w:left="2835"/>
    </w:pPr>
  </w:style>
  <w:style w:type="paragraph" w:customStyle="1" w:styleId="42">
    <w:name w:val="Тит4"/>
    <w:basedOn w:val="a4"/>
    <w:next w:val="31"/>
    <w:link w:val="43"/>
    <w:autoRedefine/>
    <w:rsid w:val="0081079F"/>
    <w:pPr>
      <w:framePr w:hSpace="181" w:wrap="around" w:vAnchor="page" w:hAnchor="text" w:xAlign="center" w:y="2218"/>
      <w:spacing w:before="120" w:line="276" w:lineRule="auto"/>
      <w:ind w:left="284" w:right="284"/>
      <w:suppressOverlap/>
    </w:pPr>
    <w:rPr>
      <w:caps/>
    </w:rPr>
  </w:style>
  <w:style w:type="character" w:customStyle="1" w:styleId="28">
    <w:name w:val="Тит2 Знак"/>
    <w:link w:val="24"/>
    <w:rsid w:val="005C1823"/>
    <w:rPr>
      <w:rFonts w:ascii="Times New Roman" w:hAnsi="Times New Roman"/>
      <w:b/>
      <w:sz w:val="28"/>
      <w:szCs w:val="22"/>
      <w:lang w:eastAsia="en-US"/>
    </w:rPr>
  </w:style>
  <w:style w:type="paragraph" w:customStyle="1" w:styleId="afa">
    <w:name w:val="Текст Титул Строчные"/>
    <w:next w:val="a4"/>
    <w:link w:val="afb"/>
    <w:semiHidden/>
    <w:rsid w:val="00282FD9"/>
    <w:pPr>
      <w:jc w:val="center"/>
    </w:pPr>
    <w:rPr>
      <w:rFonts w:ascii="Arial" w:eastAsia="Andale Sans UI" w:hAnsi="Arial" w:cs="Arial"/>
      <w:b/>
      <w:kern w:val="24"/>
      <w:sz w:val="28"/>
      <w:szCs w:val="24"/>
      <w:lang w:eastAsia="en-US"/>
    </w:rPr>
  </w:style>
  <w:style w:type="character" w:customStyle="1" w:styleId="43">
    <w:name w:val="Тит4 Знак"/>
    <w:link w:val="42"/>
    <w:rsid w:val="0081079F"/>
    <w:rPr>
      <w:rFonts w:ascii="Times New Roman" w:hAnsi="Times New Roman"/>
      <w:b/>
      <w:caps/>
      <w:sz w:val="28"/>
      <w:szCs w:val="22"/>
      <w:lang w:eastAsia="en-US"/>
    </w:rPr>
  </w:style>
  <w:style w:type="character" w:customStyle="1" w:styleId="afb">
    <w:name w:val="Текст Титул Строчные Знак"/>
    <w:link w:val="afa"/>
    <w:semiHidden/>
    <w:rsid w:val="00282FD9"/>
    <w:rPr>
      <w:rFonts w:ascii="Arial" w:eastAsia="Andale Sans UI" w:hAnsi="Arial" w:cs="Arial"/>
      <w:b/>
      <w:kern w:val="24"/>
      <w:sz w:val="28"/>
      <w:szCs w:val="24"/>
    </w:rPr>
  </w:style>
  <w:style w:type="paragraph" w:customStyle="1" w:styleId="17">
    <w:name w:val="Титул 1"/>
    <w:basedOn w:val="a4"/>
    <w:link w:val="18"/>
    <w:autoRedefine/>
    <w:rsid w:val="0081079F"/>
    <w:pPr>
      <w:framePr w:hSpace="181" w:wrap="around" w:vAnchor="page" w:hAnchor="text" w:xAlign="center" w:y="2218"/>
      <w:spacing w:line="276" w:lineRule="auto"/>
      <w:ind w:left="284" w:right="284"/>
      <w:suppressOverlap/>
    </w:pPr>
  </w:style>
  <w:style w:type="character" w:customStyle="1" w:styleId="18">
    <w:name w:val="Титул 1 Знак"/>
    <w:link w:val="17"/>
    <w:rsid w:val="0081079F"/>
    <w:rPr>
      <w:rFonts w:ascii="Times New Roman" w:hAnsi="Times New Roman"/>
      <w:b/>
      <w:sz w:val="28"/>
      <w:szCs w:val="22"/>
      <w:lang w:eastAsia="en-US"/>
    </w:rPr>
  </w:style>
  <w:style w:type="character" w:customStyle="1" w:styleId="2195pt">
    <w:name w:val="Основной текст (21) + 9;5 pt"/>
    <w:rsid w:val="009E30DE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210">
    <w:name w:val="Основной текст (21)_"/>
    <w:link w:val="211"/>
    <w:rsid w:val="009E30DE"/>
    <w:rPr>
      <w:rFonts w:ascii="Arial" w:eastAsia="Arial" w:hAnsi="Arial" w:cs="Arial"/>
      <w:sz w:val="18"/>
      <w:szCs w:val="18"/>
      <w:shd w:val="clear" w:color="auto" w:fill="FFFFFF"/>
    </w:rPr>
  </w:style>
  <w:style w:type="character" w:customStyle="1" w:styleId="19">
    <w:name w:val="Основной текст1"/>
    <w:rsid w:val="009E30DE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21BookAntiqua85pt">
    <w:name w:val="Основной текст (21) + Book Antiqua;8;5 pt;Полужирный"/>
    <w:rsid w:val="009E30DE"/>
    <w:rPr>
      <w:rFonts w:ascii="Book Antiqua" w:eastAsia="Book Antiqua" w:hAnsi="Book Antiqua" w:cs="Book Antiqua"/>
      <w:b/>
      <w:bCs/>
      <w:sz w:val="17"/>
      <w:szCs w:val="17"/>
      <w:shd w:val="clear" w:color="auto" w:fill="FFFFFF"/>
    </w:rPr>
  </w:style>
  <w:style w:type="paragraph" w:customStyle="1" w:styleId="211">
    <w:name w:val="Основной текст (21)"/>
    <w:basedOn w:val="a4"/>
    <w:link w:val="210"/>
    <w:rsid w:val="009E30DE"/>
    <w:pPr>
      <w:shd w:val="clear" w:color="auto" w:fill="FFFFFF"/>
      <w:spacing w:before="540" w:after="420" w:line="0" w:lineRule="atLeast"/>
      <w:jc w:val="both"/>
    </w:pPr>
    <w:rPr>
      <w:rFonts w:ascii="Arial" w:eastAsia="Arial" w:hAnsi="Arial" w:cs="Arial"/>
      <w:b w:val="0"/>
      <w:sz w:val="18"/>
      <w:szCs w:val="18"/>
    </w:rPr>
  </w:style>
  <w:style w:type="character" w:customStyle="1" w:styleId="apple-converted-space">
    <w:name w:val="apple-converted-space"/>
    <w:basedOn w:val="a6"/>
    <w:rsid w:val="0035012B"/>
  </w:style>
  <w:style w:type="paragraph" w:customStyle="1" w:styleId="2">
    <w:name w:val="Абзац списка 2"/>
    <w:basedOn w:val="a4"/>
    <w:next w:val="a4"/>
    <w:rsid w:val="003E020C"/>
    <w:pPr>
      <w:keepNext/>
      <w:numPr>
        <w:numId w:val="6"/>
      </w:numPr>
      <w:tabs>
        <w:tab w:val="left" w:pos="1134"/>
      </w:tabs>
      <w:spacing w:line="360" w:lineRule="auto"/>
      <w:ind w:right="170"/>
      <w:jc w:val="both"/>
    </w:pPr>
    <w:rPr>
      <w:b w:val="0"/>
      <w:sz w:val="24"/>
    </w:rPr>
  </w:style>
  <w:style w:type="numbering" w:customStyle="1" w:styleId="10">
    <w:name w:val="Стиль1"/>
    <w:uiPriority w:val="99"/>
    <w:rsid w:val="006C617E"/>
    <w:pPr>
      <w:numPr>
        <w:numId w:val="2"/>
      </w:numPr>
    </w:pPr>
  </w:style>
  <w:style w:type="paragraph" w:styleId="afc">
    <w:name w:val="Title"/>
    <w:aliases w:val="Приложения"/>
    <w:basedOn w:val="a4"/>
    <w:next w:val="a4"/>
    <w:link w:val="afd"/>
    <w:uiPriority w:val="10"/>
    <w:rsid w:val="00581694"/>
    <w:pPr>
      <w:pBdr>
        <w:bottom w:val="single" w:sz="8" w:space="4" w:color="4F81BD" w:themeColor="accent1"/>
      </w:pBdr>
      <w:spacing w:after="240"/>
      <w:contextualSpacing/>
    </w:pPr>
    <w:rPr>
      <w:rFonts w:eastAsiaTheme="majorEastAsia" w:cstheme="majorBidi"/>
      <w:spacing w:val="5"/>
      <w:kern w:val="28"/>
      <w:szCs w:val="52"/>
    </w:rPr>
  </w:style>
  <w:style w:type="character" w:customStyle="1" w:styleId="afd">
    <w:name w:val="Заголовок Знак"/>
    <w:aliases w:val="Приложения Знак"/>
    <w:basedOn w:val="a6"/>
    <w:link w:val="afc"/>
    <w:uiPriority w:val="10"/>
    <w:rsid w:val="00581694"/>
    <w:rPr>
      <w:rFonts w:ascii="Times New Roman" w:eastAsiaTheme="majorEastAsia" w:hAnsi="Times New Roman" w:cstheme="majorBidi"/>
      <w:b/>
      <w:spacing w:val="5"/>
      <w:kern w:val="28"/>
      <w:sz w:val="28"/>
      <w:szCs w:val="52"/>
      <w:lang w:eastAsia="en-US"/>
    </w:rPr>
  </w:style>
  <w:style w:type="paragraph" w:customStyle="1" w:styleId="1a">
    <w:name w:val="Зага 1"/>
    <w:basedOn w:val="11"/>
    <w:rsid w:val="00280024"/>
    <w:pPr>
      <w:contextualSpacing/>
    </w:pPr>
  </w:style>
  <w:style w:type="paragraph" w:customStyle="1" w:styleId="20">
    <w:name w:val="Заг 2"/>
    <w:basedOn w:val="a4"/>
    <w:next w:val="a5"/>
    <w:autoRedefine/>
    <w:qFormat/>
    <w:rsid w:val="002533C4"/>
    <w:pPr>
      <w:numPr>
        <w:ilvl w:val="1"/>
        <w:numId w:val="1"/>
      </w:numPr>
      <w:spacing w:line="360" w:lineRule="auto"/>
      <w:ind w:left="142" w:right="170" w:firstLine="709"/>
      <w:jc w:val="left"/>
      <w:outlineLvl w:val="1"/>
    </w:pPr>
    <w:rPr>
      <w:b w:val="0"/>
      <w:szCs w:val="28"/>
    </w:rPr>
  </w:style>
  <w:style w:type="paragraph" w:customStyle="1" w:styleId="34">
    <w:name w:val="Заг 3"/>
    <w:basedOn w:val="3"/>
    <w:autoRedefine/>
    <w:qFormat/>
    <w:rsid w:val="00DE4E0A"/>
    <w:pPr>
      <w:tabs>
        <w:tab w:val="left" w:pos="1276"/>
      </w:tabs>
      <w:spacing w:before="0"/>
      <w:ind w:left="142" w:right="170" w:firstLine="709"/>
    </w:pPr>
    <w:rPr>
      <w:sz w:val="28"/>
      <w:szCs w:val="28"/>
    </w:rPr>
  </w:style>
  <w:style w:type="paragraph" w:customStyle="1" w:styleId="afe">
    <w:name w:val="Заг. таблиц"/>
    <w:basedOn w:val="a4"/>
    <w:rsid w:val="00B10439"/>
    <w:pPr>
      <w:autoSpaceDE w:val="0"/>
      <w:autoSpaceDN w:val="0"/>
    </w:pPr>
    <w:rPr>
      <w:b w:val="0"/>
      <w:bCs/>
      <w:sz w:val="20"/>
      <w:szCs w:val="20"/>
    </w:rPr>
  </w:style>
  <w:style w:type="paragraph" w:customStyle="1" w:styleId="1b">
    <w:name w:val="Марк 1"/>
    <w:basedOn w:val="a4"/>
    <w:rsid w:val="004A677A"/>
    <w:pPr>
      <w:tabs>
        <w:tab w:val="left" w:pos="1134"/>
      </w:tabs>
      <w:spacing w:line="360" w:lineRule="auto"/>
      <w:ind w:right="170" w:firstLine="709"/>
      <w:jc w:val="both"/>
    </w:pPr>
    <w:rPr>
      <w:rFonts w:eastAsia="Times New Roman"/>
      <w:b w:val="0"/>
      <w:sz w:val="24"/>
      <w:szCs w:val="24"/>
      <w:lang w:eastAsia="ru-RU"/>
    </w:rPr>
  </w:style>
  <w:style w:type="paragraph" w:customStyle="1" w:styleId="aff">
    <w:name w:val="Названия таблиц"/>
    <w:basedOn w:val="a4"/>
    <w:qFormat/>
    <w:rsid w:val="00B10439"/>
    <w:pPr>
      <w:spacing w:after="120"/>
      <w:ind w:right="170"/>
      <w:jc w:val="both"/>
    </w:pPr>
    <w:rPr>
      <w:b w:val="0"/>
      <w:sz w:val="24"/>
      <w:szCs w:val="24"/>
    </w:rPr>
  </w:style>
  <w:style w:type="paragraph" w:customStyle="1" w:styleId="a5">
    <w:name w:val="Обычн. текст"/>
    <w:basedOn w:val="a4"/>
    <w:qFormat/>
    <w:rsid w:val="002453F7"/>
    <w:pPr>
      <w:tabs>
        <w:tab w:val="left" w:pos="709"/>
      </w:tabs>
      <w:spacing w:line="360" w:lineRule="auto"/>
      <w:ind w:right="170" w:firstLine="709"/>
      <w:jc w:val="both"/>
    </w:pPr>
    <w:rPr>
      <w:rFonts w:eastAsia="Times New Roman"/>
      <w:b w:val="0"/>
      <w:sz w:val="24"/>
      <w:szCs w:val="24"/>
      <w:lang w:eastAsia="ru-RU"/>
    </w:rPr>
  </w:style>
  <w:style w:type="paragraph" w:customStyle="1" w:styleId="21">
    <w:name w:val="Абзац 2 уровень"/>
    <w:basedOn w:val="a4"/>
    <w:rsid w:val="004E7974"/>
    <w:pPr>
      <w:numPr>
        <w:numId w:val="4"/>
      </w:numPr>
      <w:tabs>
        <w:tab w:val="left" w:pos="1134"/>
      </w:tabs>
      <w:spacing w:line="360" w:lineRule="auto"/>
      <w:ind w:left="0" w:firstLine="709"/>
      <w:jc w:val="both"/>
    </w:pPr>
    <w:rPr>
      <w:rFonts w:eastAsia="Times New Roman"/>
      <w:b w:val="0"/>
      <w:sz w:val="24"/>
      <w:szCs w:val="20"/>
    </w:rPr>
  </w:style>
  <w:style w:type="paragraph" w:customStyle="1" w:styleId="12125">
    <w:name w:val="Стиль 12 пт не полужирный По левому краю Первая строка:  125 см"/>
    <w:basedOn w:val="a4"/>
    <w:rsid w:val="005B6426"/>
    <w:pPr>
      <w:ind w:left="1993" w:hanging="1065"/>
    </w:pPr>
  </w:style>
  <w:style w:type="paragraph" w:customStyle="1" w:styleId="-1">
    <w:name w:val="- Марк 1"/>
    <w:basedOn w:val="1"/>
    <w:rsid w:val="006E121C"/>
  </w:style>
  <w:style w:type="paragraph" w:customStyle="1" w:styleId="aff0">
    <w:name w:val="Стиль Название"/>
    <w:aliases w:val="Приложения + снизу: (одинарная Акцент 1  1 пт лини..."/>
    <w:basedOn w:val="afc"/>
    <w:rsid w:val="00C53F22"/>
    <w:pPr>
      <w:pBdr>
        <w:bottom w:val="none" w:sz="0" w:space="0" w:color="auto"/>
      </w:pBdr>
    </w:pPr>
    <w:rPr>
      <w:rFonts w:eastAsia="Times New Roman" w:cs="Times New Roman"/>
      <w:bCs/>
      <w:szCs w:val="20"/>
    </w:rPr>
  </w:style>
  <w:style w:type="paragraph" w:customStyle="1" w:styleId="aff1">
    <w:name w:val="Заг. Таблиц"/>
    <w:basedOn w:val="a4"/>
    <w:rsid w:val="00135C15"/>
    <w:pPr>
      <w:autoSpaceDE w:val="0"/>
      <w:autoSpaceDN w:val="0"/>
    </w:pPr>
    <w:rPr>
      <w:b w:val="0"/>
      <w:bCs/>
      <w:sz w:val="20"/>
      <w:szCs w:val="20"/>
    </w:rPr>
  </w:style>
  <w:style w:type="paragraph" w:customStyle="1" w:styleId="1">
    <w:name w:val="Мар.1"/>
    <w:basedOn w:val="a4"/>
    <w:link w:val="1c"/>
    <w:rsid w:val="006E121C"/>
    <w:pPr>
      <w:numPr>
        <w:numId w:val="7"/>
      </w:numPr>
      <w:tabs>
        <w:tab w:val="left" w:pos="1134"/>
      </w:tabs>
      <w:spacing w:line="360" w:lineRule="auto"/>
      <w:ind w:left="0" w:right="170" w:firstLine="709"/>
      <w:jc w:val="both"/>
    </w:pPr>
    <w:rPr>
      <w:rFonts w:eastAsia="Times New Roman"/>
      <w:b w:val="0"/>
      <w:color w:val="000000"/>
      <w:sz w:val="24"/>
      <w:szCs w:val="24"/>
      <w:lang w:eastAsia="ru-RU"/>
    </w:rPr>
  </w:style>
  <w:style w:type="character" w:customStyle="1" w:styleId="1c">
    <w:name w:val="Мар.1 Знак"/>
    <w:basedOn w:val="a6"/>
    <w:link w:val="1"/>
    <w:rsid w:val="006E121C"/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aff2">
    <w:name w:val="Приложение"/>
    <w:basedOn w:val="1a"/>
    <w:qFormat/>
    <w:rsid w:val="003D3246"/>
    <w:pPr>
      <w:ind w:left="709"/>
      <w:jc w:val="center"/>
    </w:pPr>
  </w:style>
  <w:style w:type="paragraph" w:customStyle="1" w:styleId="a">
    <w:name w:val="Список литер."/>
    <w:basedOn w:val="a4"/>
    <w:qFormat/>
    <w:rsid w:val="00071C7D"/>
    <w:pPr>
      <w:numPr>
        <w:numId w:val="8"/>
      </w:numPr>
      <w:tabs>
        <w:tab w:val="left" w:pos="1134"/>
      </w:tabs>
      <w:spacing w:line="360" w:lineRule="auto"/>
      <w:ind w:left="0" w:firstLine="709"/>
      <w:jc w:val="left"/>
    </w:pPr>
    <w:rPr>
      <w:b w:val="0"/>
      <w:sz w:val="24"/>
      <w:szCs w:val="20"/>
      <w:lang w:eastAsia="ru-RU"/>
    </w:rPr>
  </w:style>
  <w:style w:type="numbering" w:customStyle="1" w:styleId="a0">
    <w:name w:val="Стиль списка"/>
    <w:uiPriority w:val="99"/>
    <w:rsid w:val="00997E76"/>
    <w:pPr>
      <w:numPr>
        <w:numId w:val="9"/>
      </w:numPr>
    </w:pPr>
  </w:style>
  <w:style w:type="paragraph" w:customStyle="1" w:styleId="a1">
    <w:name w:val="Маркиров. список"/>
    <w:basedOn w:val="a5"/>
    <w:link w:val="aff3"/>
    <w:qFormat/>
    <w:rsid w:val="00997E76"/>
    <w:pPr>
      <w:numPr>
        <w:numId w:val="10"/>
      </w:numPr>
    </w:pPr>
  </w:style>
  <w:style w:type="character" w:customStyle="1" w:styleId="aff3">
    <w:name w:val="Маркиров. список Знак"/>
    <w:basedOn w:val="a6"/>
    <w:link w:val="a1"/>
    <w:rsid w:val="00997E76"/>
    <w:rPr>
      <w:rFonts w:ascii="Times New Roman" w:eastAsia="Times New Roman" w:hAnsi="Times New Roman"/>
      <w:sz w:val="24"/>
      <w:szCs w:val="24"/>
    </w:rPr>
  </w:style>
  <w:style w:type="paragraph" w:customStyle="1" w:styleId="29">
    <w:name w:val="Стиль2"/>
    <w:basedOn w:val="a4"/>
    <w:rsid w:val="00C745BD"/>
  </w:style>
  <w:style w:type="paragraph" w:customStyle="1" w:styleId="aff4">
    <w:name w:val="Обыч."/>
    <w:basedOn w:val="a4"/>
    <w:link w:val="aff5"/>
    <w:rsid w:val="000310B2"/>
    <w:pPr>
      <w:spacing w:line="360" w:lineRule="auto"/>
      <w:ind w:right="283" w:firstLine="851"/>
      <w:jc w:val="both"/>
    </w:pPr>
    <w:rPr>
      <w:b w:val="0"/>
      <w:sz w:val="24"/>
      <w:lang w:eastAsia="ru-RU"/>
    </w:rPr>
  </w:style>
  <w:style w:type="character" w:customStyle="1" w:styleId="aff5">
    <w:name w:val="Обыч. Знак"/>
    <w:basedOn w:val="a6"/>
    <w:link w:val="aff4"/>
    <w:rsid w:val="000310B2"/>
    <w:rPr>
      <w:rFonts w:ascii="Times New Roman" w:hAnsi="Times New Roman"/>
      <w:sz w:val="24"/>
      <w:szCs w:val="22"/>
    </w:rPr>
  </w:style>
  <w:style w:type="paragraph" w:customStyle="1" w:styleId="aff6">
    <w:name w:val="ОБзац обыч"/>
    <w:basedOn w:val="a4"/>
    <w:qFormat/>
    <w:rsid w:val="0076430A"/>
    <w:pPr>
      <w:spacing w:line="360" w:lineRule="auto"/>
      <w:ind w:firstLine="709"/>
      <w:jc w:val="both"/>
    </w:pPr>
    <w:rPr>
      <w:rFonts w:eastAsia="Times New Roman"/>
      <w:b w:val="0"/>
      <w:sz w:val="24"/>
      <w:szCs w:val="20"/>
      <w:lang w:eastAsia="ru-RU"/>
    </w:rPr>
  </w:style>
  <w:style w:type="paragraph" w:customStyle="1" w:styleId="aff7">
    <w:name w:val="Обыч"/>
    <w:basedOn w:val="a4"/>
    <w:link w:val="aff8"/>
    <w:qFormat/>
    <w:rsid w:val="0024248E"/>
    <w:pPr>
      <w:spacing w:line="360" w:lineRule="auto"/>
      <w:ind w:right="170" w:firstLine="851"/>
      <w:jc w:val="both"/>
    </w:pPr>
    <w:rPr>
      <w:b w:val="0"/>
      <w:sz w:val="24"/>
    </w:rPr>
  </w:style>
  <w:style w:type="character" w:customStyle="1" w:styleId="aff8">
    <w:name w:val="Обыч Знак"/>
    <w:link w:val="aff7"/>
    <w:rsid w:val="0024248E"/>
    <w:rPr>
      <w:rFonts w:ascii="Times New Roman" w:hAnsi="Times New Roman"/>
      <w:sz w:val="24"/>
      <w:szCs w:val="22"/>
      <w:lang w:eastAsia="en-US"/>
    </w:rPr>
  </w:style>
  <w:style w:type="paragraph" w:customStyle="1" w:styleId="a2">
    <w:name w:val="Абзац с маркером"/>
    <w:basedOn w:val="a4"/>
    <w:rsid w:val="00B95414"/>
    <w:pPr>
      <w:numPr>
        <w:numId w:val="25"/>
      </w:numPr>
      <w:spacing w:line="300" w:lineRule="auto"/>
      <w:jc w:val="both"/>
    </w:pPr>
    <w:rPr>
      <w:rFonts w:eastAsia="Times New Roman" w:cs="Arial"/>
      <w:b w:val="0"/>
      <w:sz w:val="24"/>
      <w:szCs w:val="26"/>
      <w:lang w:eastAsia="ru-RU"/>
    </w:rPr>
  </w:style>
  <w:style w:type="paragraph" w:customStyle="1" w:styleId="aff9">
    <w:name w:val="Список мар"/>
    <w:basedOn w:val="a2"/>
    <w:link w:val="affa"/>
    <w:qFormat/>
    <w:rsid w:val="00B95414"/>
    <w:pPr>
      <w:tabs>
        <w:tab w:val="clear" w:pos="360"/>
        <w:tab w:val="num" w:pos="720"/>
      </w:tabs>
      <w:spacing w:line="360" w:lineRule="auto"/>
      <w:ind w:left="714" w:hanging="357"/>
    </w:pPr>
  </w:style>
  <w:style w:type="character" w:customStyle="1" w:styleId="affa">
    <w:name w:val="Список мар Знак"/>
    <w:basedOn w:val="a6"/>
    <w:link w:val="aff9"/>
    <w:rsid w:val="00B95414"/>
    <w:rPr>
      <w:rFonts w:ascii="Times New Roman" w:eastAsia="Times New Roman" w:hAnsi="Times New Roman" w:cs="Arial"/>
      <w:sz w:val="24"/>
      <w:szCs w:val="26"/>
    </w:rPr>
  </w:style>
  <w:style w:type="paragraph" w:customStyle="1" w:styleId="affb">
    <w:name w:val="!!!      Текст основной"/>
    <w:basedOn w:val="affc"/>
    <w:link w:val="affd"/>
    <w:rsid w:val="00795D55"/>
    <w:pPr>
      <w:spacing w:line="360" w:lineRule="auto"/>
      <w:ind w:firstLine="567"/>
      <w:jc w:val="left"/>
    </w:pPr>
    <w:rPr>
      <w:rFonts w:ascii="Times New Roman" w:eastAsia="Times New Roman" w:hAnsi="Times New Roman" w:cs="Courier New"/>
      <w:b w:val="0"/>
      <w:sz w:val="28"/>
      <w:szCs w:val="28"/>
      <w:lang w:eastAsia="ru-RU"/>
    </w:rPr>
  </w:style>
  <w:style w:type="character" w:customStyle="1" w:styleId="affd">
    <w:name w:val="!!!      Текст основной Знак"/>
    <w:link w:val="affb"/>
    <w:rsid w:val="00795D55"/>
    <w:rPr>
      <w:rFonts w:ascii="Times New Roman" w:eastAsia="Times New Roman" w:hAnsi="Times New Roman" w:cs="Courier New"/>
      <w:sz w:val="28"/>
      <w:szCs w:val="28"/>
    </w:rPr>
  </w:style>
  <w:style w:type="paragraph" w:styleId="affc">
    <w:name w:val="Plain Text"/>
    <w:basedOn w:val="a4"/>
    <w:link w:val="affe"/>
    <w:uiPriority w:val="99"/>
    <w:semiHidden/>
    <w:unhideWhenUsed/>
    <w:rsid w:val="00795D55"/>
    <w:rPr>
      <w:rFonts w:ascii="Consolas" w:hAnsi="Consolas"/>
      <w:sz w:val="21"/>
      <w:szCs w:val="21"/>
    </w:rPr>
  </w:style>
  <w:style w:type="character" w:customStyle="1" w:styleId="affe">
    <w:name w:val="Текст Знак"/>
    <w:basedOn w:val="a6"/>
    <w:link w:val="affc"/>
    <w:uiPriority w:val="99"/>
    <w:semiHidden/>
    <w:rsid w:val="00795D55"/>
    <w:rPr>
      <w:rFonts w:ascii="Consolas" w:hAnsi="Consolas"/>
      <w:b/>
      <w:sz w:val="21"/>
      <w:szCs w:val="21"/>
      <w:lang w:eastAsia="en-US"/>
    </w:rPr>
  </w:style>
  <w:style w:type="paragraph" w:customStyle="1" w:styleId="afff">
    <w:name w:val="ЗАГОЛОВОК"/>
    <w:basedOn w:val="aff7"/>
    <w:link w:val="afff0"/>
    <w:qFormat/>
    <w:rsid w:val="009C2767"/>
    <w:pPr>
      <w:ind w:firstLine="0"/>
      <w:jc w:val="center"/>
    </w:pPr>
    <w:rPr>
      <w:sz w:val="28"/>
    </w:rPr>
  </w:style>
  <w:style w:type="character" w:customStyle="1" w:styleId="afff0">
    <w:name w:val="ЗАГОЛОВОК Знак"/>
    <w:basedOn w:val="aff8"/>
    <w:link w:val="afff"/>
    <w:rsid w:val="009C2767"/>
    <w:rPr>
      <w:rFonts w:ascii="Times New Roman" w:hAnsi="Times New Roman"/>
      <w:sz w:val="28"/>
      <w:szCs w:val="22"/>
      <w:lang w:eastAsia="en-US"/>
    </w:rPr>
  </w:style>
  <w:style w:type="character" w:styleId="afff1">
    <w:name w:val="page number"/>
    <w:rsid w:val="00C90E7D"/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82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7.xml"/><Relationship Id="rId29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footer" Target="footer8.xml"/><Relationship Id="rId28" Type="http://schemas.openxmlformats.org/officeDocument/2006/relationships/header" Target="header11.xml"/><Relationship Id="rId10" Type="http://schemas.openxmlformats.org/officeDocument/2006/relationships/header" Target="header2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header" Target="header8.xml"/><Relationship Id="rId27" Type="http://schemas.openxmlformats.org/officeDocument/2006/relationships/footer" Target="footer10.xml"/><Relationship Id="rId30" Type="http://schemas.openxmlformats.org/officeDocument/2006/relationships/header" Target="header12.xml"/><Relationship Id="rId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6;&#1040;&#1041;&#1054;&#1058;&#1040;%20&#1043;&#1059;&#1047;&#1045;&#1051;&#1071;\13.03.02%20&#1069;&#1069;%20&#1069;&#1059;&#1052;&#1050;\&#1042;&#1050;&#1056;%20&#1055;&#1047;%20&#1043;&#1054;&#1057;&#1058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112EE0-3BFA-41F2-9507-3E5561503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ВКР ПЗ ГОСТ</Template>
  <TotalTime>322</TotalTime>
  <Pages>14</Pages>
  <Words>835</Words>
  <Characters>4766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НИПИ Нефтегазпроект</Company>
  <LinksUpToDate>false</LinksUpToDate>
  <CharactersWithSpaces>5590</CharactersWithSpaces>
  <SharedDoc>false</SharedDoc>
  <HLinks>
    <vt:vector size="66" baseType="variant">
      <vt:variant>
        <vt:i4>1245235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_Toc407624264</vt:lpwstr>
      </vt:variant>
      <vt:variant>
        <vt:i4>1245235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_Toc407624263</vt:lpwstr>
      </vt:variant>
      <vt:variant>
        <vt:i4>1245235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_Toc407624262</vt:lpwstr>
      </vt:variant>
      <vt:variant>
        <vt:i4>1245235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_Toc407624261</vt:lpwstr>
      </vt:variant>
      <vt:variant>
        <vt:i4>1245235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_Toc407624260</vt:lpwstr>
      </vt:variant>
      <vt:variant>
        <vt:i4>1048627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_Toc407624259</vt:lpwstr>
      </vt:variant>
      <vt:variant>
        <vt:i4>1048627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_Toc407624258</vt:lpwstr>
      </vt:variant>
      <vt:variant>
        <vt:i4>1048627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_Toc407624257</vt:lpwstr>
      </vt:variant>
      <vt:variant>
        <vt:i4>1048627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_Toc407624256</vt:lpwstr>
      </vt:variant>
      <vt:variant>
        <vt:i4>1048627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_Toc407624255</vt:lpwstr>
      </vt:variant>
      <vt:variant>
        <vt:i4>1048627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_Toc407624254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Maximus</dc:creator>
  <cp:lastModifiedBy>user</cp:lastModifiedBy>
  <cp:revision>27</cp:revision>
  <cp:lastPrinted>2015-11-11T07:11:00Z</cp:lastPrinted>
  <dcterms:created xsi:type="dcterms:W3CDTF">2020-01-22T07:58:00Z</dcterms:created>
  <dcterms:modified xsi:type="dcterms:W3CDTF">2023-09-01T14:52:00Z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